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B2C6BD" w14:textId="653CBC1A" w:rsidR="00C629EA" w:rsidRDefault="0090562A" w:rsidP="00C629EA">
      <w:pPr>
        <w:pStyle w:val="1"/>
        <w:bidi/>
        <w:rPr>
          <w:rFonts w:hint="cs"/>
        </w:rPr>
      </w:pPr>
      <w:r>
        <w:rPr>
          <w:rtl/>
        </w:rPr>
        <w:t xml:space="preserve">  </w:t>
      </w:r>
      <w:r w:rsidR="00C629EA">
        <w:rPr>
          <w:rFonts w:hint="cs"/>
          <w:rtl/>
        </w:rPr>
        <w:t>חלק ג'</w:t>
      </w:r>
    </w:p>
    <w:p w14:paraId="1EC17DA1" w14:textId="0D314B96" w:rsidR="0090562A" w:rsidRPr="0090562A" w:rsidRDefault="0090562A" w:rsidP="00C629EA">
      <w:pPr>
        <w:jc w:val="both"/>
        <w:sectPr w:rsidR="0090562A" w:rsidRPr="0090562A" w:rsidSect="00C629EA">
          <w:pgSz w:w="11906" w:h="16838"/>
          <w:pgMar w:top="720" w:right="720" w:bottom="720" w:left="720" w:header="720" w:footer="720" w:gutter="0"/>
          <w:cols w:space="720"/>
          <w:bidi/>
          <w:rtlGutter/>
          <w:docGrid w:linePitch="360"/>
        </w:sectPr>
      </w:pPr>
      <w:r w:rsidRPr="0090562A">
        <w:rPr>
          <w:rtl/>
        </w:rPr>
        <w:t xml:space="preserve">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קובץ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אגרות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מאת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מרן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חזון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זללה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הרב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גריינימן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עיה</w:t>
      </w:r>
      <w:r w:rsidRPr="0090562A">
        <w:rPr>
          <w:rtl/>
        </w:rPr>
        <w:t>"</w:t>
      </w:r>
      <w:r w:rsidRPr="0090562A">
        <w:rPr>
          <w:rFonts w:hint="cs"/>
          <w:rtl/>
        </w:rPr>
        <w:t>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</w:t>
      </w:r>
      <w:r w:rsidRPr="0090562A">
        <w:rPr>
          <w:rtl/>
        </w:rPr>
        <w:t>"</w:t>
      </w:r>
      <w:r w:rsidRPr="0090562A">
        <w:rPr>
          <w:rFonts w:hint="cs"/>
          <w:rtl/>
        </w:rPr>
        <w:t>ו</w:t>
      </w:r>
      <w:r w:rsidRPr="0090562A">
        <w:rPr>
          <w:rtl/>
        </w:rPr>
        <w:t xml:space="preserve"> / </w:t>
      </w:r>
      <w:r w:rsidRPr="0090562A">
        <w:rPr>
          <w:rFonts w:hint="cs"/>
          <w:rtl/>
        </w:rPr>
        <w:t>שנת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תש</w:t>
      </w:r>
      <w:r w:rsidRPr="0090562A">
        <w:rPr>
          <w:rtl/>
        </w:rPr>
        <w:t>"</w:t>
      </w:r>
      <w:r w:rsidRPr="0090562A">
        <w:rPr>
          <w:rFonts w:hint="cs"/>
          <w:rtl/>
        </w:rPr>
        <w:t>נ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לפ</w:t>
      </w:r>
      <w:r w:rsidRPr="0090562A">
        <w:rPr>
          <w:rtl/>
        </w:rPr>
        <w:t>"</w:t>
      </w:r>
      <w:r w:rsidR="00C629EA">
        <w:rPr>
          <w:rFonts w:hint="cs"/>
          <w:rtl/>
        </w:rPr>
        <w:t>ק.</w:t>
      </w:r>
    </w:p>
    <w:p w14:paraId="1C77C1EF" w14:textId="7B3267A2" w:rsidR="0090562A" w:rsidRDefault="0090562A" w:rsidP="00C629EA">
      <w:pPr>
        <w:jc w:val="both"/>
        <w:rPr>
          <w:rtl/>
        </w:rPr>
      </w:pPr>
      <w:r w:rsidRPr="0090562A">
        <w:rPr>
          <w:rtl/>
        </w:rPr>
        <w:lastRenderedPageBreak/>
        <w:t xml:space="preserve">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2 ---</w:t>
      </w: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3 ---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קב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 xml:space="preserve"> </w:t>
      </w:r>
      <w:r w:rsidRPr="0090562A">
        <w:rPr>
          <w:rFonts w:hint="cs"/>
          <w:rtl/>
        </w:rPr>
        <w:t>שימת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ללמד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המשפטים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והעונשים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עול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בעסוק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הנער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בעונשי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העול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יוטע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בלבו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תועבת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העול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להתרחק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ממנו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באופן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ובדרך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אגב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בקנין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חזק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ועפ</w:t>
      </w:r>
      <w:r w:rsidRPr="0090562A">
        <w:rPr>
          <w:rtl/>
        </w:rPr>
        <w:t>"</w:t>
      </w:r>
      <w:r w:rsidRPr="0090562A">
        <w:rPr>
          <w:rFonts w:hint="cs"/>
          <w:rtl/>
        </w:rPr>
        <w:t>ז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עיקר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שימת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העונשים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יעשו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פעולתם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לנקיון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המדות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בשררת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העונש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הגדול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העול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יכה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שרש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לגעל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ולחשבה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לזרא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מלבד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יראת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העונש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נמצא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פעולת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העונש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בג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דרכים</w:t>
      </w:r>
      <w:r w:rsidRPr="0090562A">
        <w:rPr>
          <w:rtl/>
        </w:rPr>
        <w:t xml:space="preserve">: 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ביראת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עונשו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בידיעת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העונש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ג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בלימוד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בספר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המשפטים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חריצת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משפטו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בלמדו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בספר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שכלו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חסד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פעם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יוצא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בחסדו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לנקום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מיד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מעול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וחומץ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שמעורר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למאס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ברע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וע</w:t>
      </w:r>
      <w:r w:rsidRPr="0090562A">
        <w:rPr>
          <w:rtl/>
        </w:rPr>
        <w:t>"</w:t>
      </w:r>
      <w:r w:rsidRPr="0090562A">
        <w:rPr>
          <w:rFonts w:hint="cs"/>
          <w:rtl/>
        </w:rPr>
        <w:t>פ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פשוט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שחק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עונש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נפש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להורג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נפש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ממעט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הרציחה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ומקיים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נפשות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ולעומת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כשיהי</w:t>
      </w:r>
      <w:r w:rsidRPr="0090562A">
        <w:rPr>
          <w:rtl/>
        </w:rPr>
        <w:t>'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החק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לרוצח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יכה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שרש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פ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השלש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להקל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בלב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העם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וחניכיו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רוצח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נפש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בראותו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מתענין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כך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וימצא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בספר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החקים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למקרה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ערך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ומצינו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שיותר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יעשה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פעולתו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המוסרית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מאשר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יעשה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כונתו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הממשית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ואמרו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סנהדרין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ההורגת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לע</w:t>
      </w:r>
      <w:r w:rsidRPr="0090562A">
        <w:rPr>
          <w:rtl/>
        </w:rPr>
        <w:t>'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כו</w:t>
      </w:r>
      <w:r w:rsidRPr="0090562A">
        <w:rPr>
          <w:rtl/>
        </w:rPr>
        <w:t xml:space="preserve">', </w:t>
      </w:r>
      <w:r w:rsidRPr="0090562A">
        <w:rPr>
          <w:rFonts w:hint="cs"/>
          <w:rtl/>
        </w:rPr>
        <w:t>ומה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נפלא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להחמיר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בעיקר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המשפט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ולגדור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באופני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הדרישה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והחקירה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והוצאת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לפעולות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וגם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פועל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מדת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המוסריי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שהריגת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הנפש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צריך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</w:t>
      </w:r>
      <w:r w:rsidRPr="0090562A">
        <w:rPr>
          <w:rtl/>
        </w:rPr>
        <w:t>"</w:t>
      </w:r>
      <w:r w:rsidRPr="0090562A">
        <w:rPr>
          <w:rFonts w:hint="cs"/>
          <w:rtl/>
        </w:rPr>
        <w:t>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סנהדרין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הפרטים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הנפלאים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הדרושים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ונתגו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הכיפה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לבער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4 ---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מנוך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וישינות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באמת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אותן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הועיל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עליהן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מדת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המוסר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וגם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מועיל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המוסר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הפרטים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בהיות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הכיפה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והקיום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הכללי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החקים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האלה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יחריו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יהי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תמים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שקול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במאזני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צדק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ראות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האדם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ויתכן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ענין</w:t>
      </w:r>
      <w:r w:rsidRPr="0090562A">
        <w:rPr>
          <w:rtl/>
        </w:rPr>
        <w:t xml:space="preserve"> - </w:t>
      </w:r>
      <w:r w:rsidRPr="0090562A">
        <w:rPr>
          <w:rFonts w:hint="cs"/>
          <w:rtl/>
        </w:rPr>
        <w:t>עין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תחת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עין</w:t>
      </w:r>
      <w:r w:rsidRPr="0090562A">
        <w:rPr>
          <w:rtl/>
        </w:rPr>
        <w:t xml:space="preserve"> -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הכונה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ללמד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העונש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לטעת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בלב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העול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ולכונה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הזאת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נכון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לומר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בסגנון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נמרץ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וכאשר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יאמר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ית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שראוי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לכתוב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המשחית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רעהו</w:t>
      </w:r>
      <w:r w:rsidRPr="0090562A">
        <w:rPr>
          <w:rtl/>
        </w:rPr>
        <w:t xml:space="preserve"> - </w:t>
      </w:r>
      <w:r w:rsidRPr="0090562A">
        <w:rPr>
          <w:rFonts w:hint="cs"/>
          <w:rtl/>
        </w:rPr>
        <w:t>עין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תחת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עין</w:t>
      </w:r>
      <w:r w:rsidRPr="0090562A">
        <w:rPr>
          <w:rtl/>
        </w:rPr>
        <w:t xml:space="preserve"> - </w:t>
      </w:r>
      <w:r w:rsidRPr="0090562A">
        <w:rPr>
          <w:rFonts w:hint="cs"/>
          <w:rtl/>
        </w:rPr>
        <w:t>הפועל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רגש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אנושי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באמצעות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רגשי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קדש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ורגשי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האמונה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5 ---</w:t>
      </w:r>
      <w:r>
        <w:rPr>
          <w:rFonts w:cs="FrankRuehl"/>
          <w:rtl/>
        </w:rPr>
        <w:t xml:space="preserve"> 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6 ---</w:t>
      </w:r>
      <w:r>
        <w:rPr>
          <w:rFonts w:cs="FrankRuehl"/>
          <w:rtl/>
        </w:rPr>
        <w:t xml:space="preserve"> </w:t>
      </w:r>
      <w:r w:rsidRPr="0090562A">
        <w:rPr>
          <w:rFonts w:ascii="Leelawadee UI" w:hAnsi="Leelawadee UI" w:cs="Leelawadee UI" w:hint="cs"/>
          <w:cs/>
          <w:lang w:bidi="th-TH"/>
        </w:rPr>
        <w:t>ว</w:t>
      </w:r>
      <w:r w:rsidRPr="0090562A">
        <w:rPr>
          <w:rFonts w:cs="Angsana New"/>
          <w:cs/>
          <w:lang w:bidi="th-TH"/>
        </w:rPr>
        <w:t xml:space="preserve"> </w:t>
      </w:r>
      <w:r w:rsidRPr="0090562A">
        <w:t xml:space="preserve">l </w:t>
      </w:r>
      <w:r w:rsidRPr="0090562A">
        <w:rPr>
          <w:rFonts w:ascii="Leelawadee UI" w:hAnsi="Leelawadee UI" w:cs="Leelawadee UI" w:hint="cs"/>
          <w:cs/>
          <w:lang w:bidi="th-TH"/>
        </w:rPr>
        <w:t>ล</w:t>
      </w:r>
      <w:r w:rsidRPr="0090562A">
        <w:rPr>
          <w:rFonts w:cs="Angsana New"/>
          <w:cs/>
          <w:lang w:bidi="th-TH"/>
        </w:rPr>
        <w:t xml:space="preserve"> </w:t>
      </w:r>
      <w:r w:rsidRPr="0090562A">
        <w:t>3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7 ---</w:t>
      </w:r>
      <w:r>
        <w:rPr>
          <w:rFonts w:cs="FrankRuehl"/>
          <w:rtl/>
        </w:rPr>
        <w:t xml:space="preserve"> 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8 ---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פג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רב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נפקדתי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מרן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הגרח</w:t>
      </w:r>
      <w:r w:rsidRPr="0090562A">
        <w:rPr>
          <w:rtl/>
        </w:rPr>
        <w:t>"</w:t>
      </w:r>
      <w:r w:rsidRPr="0090562A">
        <w:rPr>
          <w:rFonts w:hint="cs"/>
          <w:rtl/>
        </w:rPr>
        <w:t>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שליט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בדברי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הבאים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על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אודות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התעודדות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וחיזוק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לפעולה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למען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שמירת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השמיטה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כהלכתה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</w:t>
      </w:r>
      <w:r w:rsidRPr="0090562A">
        <w:rPr>
          <w:rtl/>
        </w:rPr>
        <w:t xml:space="preserve">- - </w:t>
      </w:r>
      <w:r w:rsidRPr="0090562A">
        <w:rPr>
          <w:rFonts w:hint="cs"/>
          <w:rtl/>
        </w:rPr>
        <w:t>ולגול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החרפה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מעלינו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היתרי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השעה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שבכל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שמיטה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ושמיטה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קץ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החולצים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זיקי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האמונה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מלב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המפקפקים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וחושבים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כדברים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נמנעים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ומהרהרים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בנצחיות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באמת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מצבנו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חמור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מאותו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המצב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אבותגו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בזמן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שעשו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מנורה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מפני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העניות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ואז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כרתו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ברית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לשמור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שביעית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ועכשו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פרנסת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הארץ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חטה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ושעורה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צפויה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לפירות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הארץ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כאן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שאלת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כסף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אין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כאן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כובד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בקיום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שמיטת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הארץ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התיחסו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אליה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ביחוס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ההגון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קובעים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השמיטה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לשנת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בנין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והיו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נותנים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הלואה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סכום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הארץ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ועוד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כיוצא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בהן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והנה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החליטו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לשמור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שביעית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כהלכתה</w:t>
      </w:r>
      <w:r w:rsidRPr="0090562A">
        <w:rPr>
          <w:rtl/>
        </w:rPr>
        <w:t>,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ויתפרנסו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מעבודה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בפרדסים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מותר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בשנת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תרצ</w:t>
      </w:r>
      <w:r w:rsidRPr="0090562A">
        <w:rPr>
          <w:rtl/>
        </w:rPr>
        <w:t>"</w:t>
      </w:r>
      <w:r w:rsidRPr="0090562A">
        <w:rPr>
          <w:rFonts w:hint="cs"/>
          <w:rtl/>
        </w:rPr>
        <w:t>ח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9 ---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קח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 xml:space="preserve"> </w:t>
      </w:r>
      <w:r w:rsidRPr="0090562A">
        <w:rPr>
          <w:rFonts w:hint="cs"/>
          <w:rtl/>
        </w:rPr>
        <w:t>הבע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ושביעית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פירות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תפו</w:t>
      </w:r>
      <w:r w:rsidRPr="0090562A">
        <w:rPr>
          <w:rtl/>
        </w:rPr>
        <w:t>"</w:t>
      </w:r>
      <w:r w:rsidRPr="0090562A">
        <w:rPr>
          <w:rFonts w:hint="cs"/>
          <w:rtl/>
        </w:rPr>
        <w:t>ז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בשנת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תרצ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אמנם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פרדסים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בסביבותם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תמוכים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יבול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השדה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וגורלם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בשביעית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ישמרו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שביעית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יאמרו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האומרים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האח</w:t>
      </w:r>
      <w:r w:rsidRPr="0090562A">
        <w:rPr>
          <w:rtl/>
        </w:rPr>
        <w:t xml:space="preserve">! </w:t>
      </w:r>
      <w:r w:rsidRPr="0090562A">
        <w:rPr>
          <w:rFonts w:hint="cs"/>
          <w:rtl/>
        </w:rPr>
        <w:t>ולזה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מקוים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ולמען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הכריז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עולם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תורתנו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נצחית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המלעיגים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עלינו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להתחזק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שלימות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החזית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לשמירת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שביעית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ואשר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שמירתה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דחיפה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עצומה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לקיום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כולה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הסכום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הדרוש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לתמיכת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500 </w:t>
      </w:r>
      <w:r w:rsidRPr="0090562A">
        <w:rPr>
          <w:rFonts w:hint="cs"/>
          <w:rtl/>
        </w:rPr>
        <w:t>לא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ואשר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חלק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צריכים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תיכף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למען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חובותיהם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השנים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מקיפים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חשבון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יבול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הבא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ואומר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lastRenderedPageBreak/>
        <w:t>ברכה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בחתימה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לרצוי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פועל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ידיהם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הדו</w:t>
      </w:r>
      <w:r w:rsidRPr="0090562A">
        <w:rPr>
          <w:rtl/>
        </w:rPr>
        <w:t>"</w:t>
      </w:r>
      <w:r w:rsidRPr="0090562A">
        <w:rPr>
          <w:rFonts w:hint="cs"/>
          <w:rtl/>
        </w:rPr>
        <w:t>ש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אברהם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ישעי</w:t>
      </w:r>
      <w:r w:rsidRPr="0090562A">
        <w:rPr>
          <w:rtl/>
        </w:rPr>
        <w:t>'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כ</w:t>
      </w:r>
      <w:r w:rsidRPr="0090562A">
        <w:rPr>
          <w:rtl/>
        </w:rPr>
        <w:t>"</w:t>
      </w:r>
      <w:r w:rsidRPr="0090562A">
        <w:rPr>
          <w:rFonts w:hint="cs"/>
          <w:rtl/>
        </w:rPr>
        <w:t>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מנ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תרצ</w:t>
      </w:r>
      <w:r w:rsidRPr="0090562A">
        <w:rPr>
          <w:rtl/>
        </w:rPr>
        <w:t>"</w:t>
      </w:r>
      <w:r w:rsidRPr="0090562A">
        <w:rPr>
          <w:rFonts w:hint="cs"/>
          <w:rtl/>
        </w:rPr>
        <w:t>ז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בגי־ברק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פד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אחדש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יקרתם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הגיעני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שאלת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השמיטה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הקבוצות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אינם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נזקקים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- - </w:t>
      </w:r>
      <w:r w:rsidRPr="0090562A">
        <w:rPr>
          <w:rFonts w:hint="cs"/>
          <w:rtl/>
        </w:rPr>
        <w:t>ופונים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לאלה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מסורים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אליהם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מדחה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שישאלו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אחרים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וסוף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שהוכרחתי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להשיבם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וכאשר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10 ---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לנור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קט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בלבי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כדעת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רבותינו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האוסרים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מעשי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המכירה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בהחלט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ושאין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הארץ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נפקעת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מקדושת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שביעית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אף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ביד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נכרי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השבתי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היתר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בדבר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וכפי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המוחזק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כאן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היתה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דעת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הגרי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דיסקין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והרש</w:t>
      </w:r>
      <w:r w:rsidRPr="0090562A">
        <w:rPr>
          <w:rtl/>
        </w:rPr>
        <w:t>"</w:t>
      </w:r>
      <w:r w:rsidRPr="0090562A">
        <w:rPr>
          <w:rFonts w:hint="cs"/>
          <w:rtl/>
        </w:rPr>
        <w:t>ס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זללה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בזמננו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הנותן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נוחיות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בשמירת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השמיטה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קדושת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השביעית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התפוחי־זהב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יהיה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בשנת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תרצ</w:t>
      </w:r>
      <w:r w:rsidRPr="0090562A">
        <w:rPr>
          <w:rtl/>
        </w:rPr>
        <w:t>"</w:t>
      </w:r>
      <w:r w:rsidRPr="0090562A">
        <w:rPr>
          <w:rFonts w:hint="cs"/>
          <w:rtl/>
        </w:rPr>
        <w:t>ח</w:t>
      </w:r>
      <w:r w:rsidRPr="0090562A">
        <w:rPr>
          <w:rtl/>
        </w:rPr>
        <w:t>, (</w:t>
      </w:r>
      <w:r w:rsidRPr="0090562A">
        <w:rPr>
          <w:rFonts w:hint="cs"/>
          <w:rtl/>
        </w:rPr>
        <w:t>שהיא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השמיטה</w:t>
      </w:r>
      <w:r w:rsidRPr="0090562A">
        <w:rPr>
          <w:rtl/>
        </w:rPr>
        <w:t xml:space="preserve">) </w:t>
      </w:r>
      <w:r w:rsidRPr="0090562A">
        <w:rPr>
          <w:rFonts w:hint="cs"/>
          <w:rtl/>
        </w:rPr>
        <w:t>רק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בשנת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תרצ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מפני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שפירות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תרצ</w:t>
      </w:r>
      <w:r w:rsidRPr="0090562A">
        <w:rPr>
          <w:rtl/>
        </w:rPr>
        <w:t>"</w:t>
      </w:r>
      <w:r w:rsidRPr="0090562A">
        <w:rPr>
          <w:rFonts w:hint="cs"/>
          <w:rtl/>
        </w:rPr>
        <w:t>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הביאו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בתרצ</w:t>
      </w:r>
      <w:r w:rsidRPr="0090562A">
        <w:rPr>
          <w:rtl/>
        </w:rPr>
        <w:t>"</w:t>
      </w:r>
      <w:r w:rsidRPr="0090562A">
        <w:rPr>
          <w:rFonts w:hint="cs"/>
          <w:rtl/>
        </w:rPr>
        <w:t>ז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</w:t>
      </w:r>
      <w:r w:rsidRPr="0090562A">
        <w:rPr>
          <w:rtl/>
        </w:rPr>
        <w:t>"</w:t>
      </w:r>
      <w:r w:rsidRPr="0090562A">
        <w:rPr>
          <w:rFonts w:hint="cs"/>
          <w:rtl/>
        </w:rPr>
        <w:t>כ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פרנסת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הפועלים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הנתמך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בעיקרו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הקטיף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והעבודה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בפרדסים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תפו</w:t>
      </w:r>
      <w:r w:rsidRPr="0090562A">
        <w:rPr>
          <w:rtl/>
        </w:rPr>
        <w:t>"</w:t>
      </w:r>
      <w:r w:rsidRPr="0090562A">
        <w:rPr>
          <w:rFonts w:hint="cs"/>
          <w:rtl/>
        </w:rPr>
        <w:t>ז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יקופח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בשנת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תרצ</w:t>
      </w:r>
      <w:r w:rsidRPr="0090562A">
        <w:rPr>
          <w:rtl/>
        </w:rPr>
        <w:t>"</w:t>
      </w:r>
      <w:r w:rsidRPr="0090562A">
        <w:rPr>
          <w:rFonts w:hint="cs"/>
          <w:rtl/>
        </w:rPr>
        <w:t>ח</w:t>
      </w:r>
      <w:r w:rsidRPr="0090562A">
        <w:rPr>
          <w:rtl/>
        </w:rPr>
        <w:t>. [</w:t>
      </w:r>
      <w:r w:rsidRPr="0090562A">
        <w:rPr>
          <w:rFonts w:hint="cs"/>
          <w:rtl/>
        </w:rPr>
        <w:t>גם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העבודות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מותרות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מפני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שבמניעותן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ימות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עץ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היתר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השלחין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ומפני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נכנסו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הרבנים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לברר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המותרים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ועכשיו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</w:t>
      </w:r>
      <w:r w:rsidRPr="0090562A">
        <w:rPr>
          <w:rtl/>
        </w:rPr>
        <w:t xml:space="preserve">- - </w:t>
      </w:r>
      <w:r w:rsidRPr="0090562A">
        <w:rPr>
          <w:rFonts w:hint="cs"/>
          <w:rtl/>
        </w:rPr>
        <w:t>קיבל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עצמו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לשמור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שביעית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כהלכתה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הוטל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לברר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המותרים</w:t>
      </w:r>
      <w:r w:rsidRPr="0090562A">
        <w:rPr>
          <w:rtl/>
        </w:rPr>
        <w:t xml:space="preserve">.] </w:t>
      </w:r>
      <w:r w:rsidRPr="0090562A">
        <w:rPr>
          <w:rFonts w:hint="cs"/>
          <w:rtl/>
        </w:rPr>
        <w:t>ואמנם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הקושיים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בגינות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ירק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ובשדות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תכואה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יצא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בהיתר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והנה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קבלו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שמירת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השביעית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ובירושלים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נוסד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ועד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השמיטה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לתמכם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ואמנם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אפשר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להַתקיים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במקומם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בשביעית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לגדל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ירק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וגם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בסביבותם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פרדסים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להשתכר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בעבודת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הפרדס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ויוכרחו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לנוד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ממקומם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וירשו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נחלתם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יתמכו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בידם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להשאר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מקומם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ילחמו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נגד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זרים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החוק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יוכלו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למחות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באחרים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11 ---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קי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 xml:space="preserve"> </w:t>
      </w:r>
      <w:r w:rsidRPr="0090562A">
        <w:rPr>
          <w:rFonts w:hint="cs"/>
          <w:rtl/>
        </w:rPr>
        <w:t>הבאים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כגבולם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כשדות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הבורות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הספיקו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למחות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והנכרי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זרע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וחושבים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הס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כשישארו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במקומם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יגינו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ארצם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יעלו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אחרים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ואולי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יזרעו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שדה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העומדת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הגבול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ובתמיכה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מועטת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יקדשו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ויראו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אפשר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לשמור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השמיטה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כהלכתה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פטפוטי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פקוח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נפש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וסכנה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אינה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מקרירות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וחוסר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יראה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הראויה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לתורה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ומצוה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ואפשר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להעסיק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הפועלים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בבנין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בשנת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השביעית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במדה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מרובה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כפו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ערפם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למצותו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יתברך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וליתן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הלואה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בסך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לזה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ומזונות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הארץ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נתמכת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עכשיו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חטה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חו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השנים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וכמדומה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שכבר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פירשתי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הנצרך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והנני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מחכה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לשמוע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אודות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התמיכה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- - </w:t>
      </w:r>
      <w:r w:rsidRPr="0090562A">
        <w:rPr>
          <w:rFonts w:hint="cs"/>
          <w:rtl/>
        </w:rPr>
        <w:t>גם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צריך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לכונן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ועד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מפקח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נאמן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שימסר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כסף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התמיכה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הדו</w:t>
      </w:r>
      <w:r w:rsidRPr="0090562A">
        <w:rPr>
          <w:rtl/>
        </w:rPr>
        <w:t>"</w:t>
      </w:r>
      <w:r w:rsidRPr="0090562A">
        <w:rPr>
          <w:rFonts w:hint="cs"/>
          <w:rtl/>
        </w:rPr>
        <w:t>ש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</w:p>
    <w:p w14:paraId="78DC46C6" w14:textId="77777777" w:rsidR="00C629EA" w:rsidRDefault="0090562A" w:rsidP="00C629EA">
      <w:pPr>
        <w:pStyle w:val="3"/>
        <w:bidi/>
        <w:rPr>
          <w:rtl/>
        </w:rPr>
      </w:pPr>
      <w:r>
        <w:rPr>
          <w:rFonts w:hint="cs"/>
          <w:rtl/>
        </w:rPr>
        <w:br/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פה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</w:p>
    <w:p w14:paraId="2F825051" w14:textId="1753B1D6" w:rsidR="00C629EA" w:rsidRDefault="0090562A" w:rsidP="00C629EA">
      <w:pPr>
        <w:jc w:val="both"/>
        <w:rPr>
          <w:rFonts w:cs="FrankRuehl"/>
          <w:rtl/>
        </w:rPr>
      </w:pPr>
      <w:r w:rsidRPr="0090562A">
        <w:rPr>
          <w:rFonts w:hint="cs"/>
          <w:rtl/>
        </w:rPr>
        <w:t>החנונים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שומרי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צריכים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לדעת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בשנת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השביעית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אפשר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לנהל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עסקיהם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במסחר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הפירות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והירקות</w:t>
      </w:r>
      <w:r w:rsidRPr="0090562A">
        <w:rPr>
          <w:rtl/>
        </w:rPr>
        <w:t>,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12 ---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לבור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קיח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וצריכים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לבקש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פרנסתם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ממקום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אחר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וכבר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הזהירו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חז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אבקה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שביעית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אפשר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להמציא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פירות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וירקות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מחוץ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לארץ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יזכו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לעצמם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ויזכו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הרבים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ושכרם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כפול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השמים</w:t>
      </w:r>
      <w:r w:rsidRPr="0090562A">
        <w:rPr>
          <w:rtl/>
        </w:rPr>
        <w:t xml:space="preserve"> .!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פו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יקירי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וחביבי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שליט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למר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ולתורתו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בקשר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השתדלות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כתר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שיחי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לעמוד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בפרץ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בגוגע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לחליבה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בשבת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בידי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מכתב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מרן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הגרח</w:t>
      </w:r>
      <w:r w:rsidRPr="0090562A">
        <w:rPr>
          <w:rtl/>
        </w:rPr>
        <w:t>"</w:t>
      </w:r>
      <w:r w:rsidRPr="0090562A">
        <w:rPr>
          <w:rFonts w:hint="cs"/>
          <w:rtl/>
        </w:rPr>
        <w:t>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מוילנא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שליט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,* </w:t>
      </w:r>
      <w:r w:rsidRPr="0090562A">
        <w:rPr>
          <w:rFonts w:hint="cs"/>
          <w:rtl/>
        </w:rPr>
        <w:t>שמסכים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לדרוש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בפרקא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lastRenderedPageBreak/>
        <w:t>היתר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חליבה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לאיבוד</w:t>
      </w:r>
      <w:r w:rsidRPr="0090562A">
        <w:rPr>
          <w:rtl/>
        </w:rPr>
        <w:t xml:space="preserve"> [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ג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קרקע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נפט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וכיו</w:t>
      </w:r>
      <w:r w:rsidRPr="0090562A">
        <w:rPr>
          <w:rtl/>
        </w:rPr>
        <w:t>"</w:t>
      </w:r>
      <w:r w:rsidRPr="0090562A">
        <w:rPr>
          <w:rFonts w:hint="cs"/>
          <w:rtl/>
        </w:rPr>
        <w:t>ב</w:t>
      </w:r>
      <w:r w:rsidRPr="0090562A">
        <w:rPr>
          <w:rtl/>
        </w:rPr>
        <w:t xml:space="preserve">] - -, </w:t>
      </w:r>
      <w:r w:rsidRPr="0090562A">
        <w:rPr>
          <w:rFonts w:hint="cs"/>
          <w:rtl/>
        </w:rPr>
        <w:t>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לסמוך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הפוסקים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דסברי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שמותר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לכתחלה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ובהיות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שבהעלמנו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היתר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חליבה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לאיבוד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חושבים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שאין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תקנה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בדבר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אפשר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לעמוד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בנסיון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וחולבים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לכלי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במלאכה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דאוריתא</w:t>
      </w:r>
      <w:r>
        <w:rPr>
          <w:rFonts w:cs="FrankRuehl"/>
          <w:rtl/>
        </w:rPr>
        <w:t xml:space="preserve"> </w:t>
      </w:r>
      <w:r w:rsidRPr="0090562A">
        <w:rPr>
          <w:rtl/>
        </w:rPr>
        <w:t>[</w:t>
      </w:r>
      <w:r w:rsidRPr="0090562A">
        <w:rPr>
          <w:rFonts w:hint="cs"/>
          <w:rtl/>
        </w:rPr>
        <w:t>לרוב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הפוסקים</w:t>
      </w:r>
      <w:r w:rsidRPr="0090562A">
        <w:rPr>
          <w:rtl/>
        </w:rPr>
        <w:t xml:space="preserve">]. </w:t>
      </w:r>
      <w:r w:rsidRPr="0090562A">
        <w:rPr>
          <w:rFonts w:hint="cs"/>
          <w:rtl/>
        </w:rPr>
        <w:t>נרויח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בפרסום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ההיתר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בתחלה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מתקבל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ההמון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נרגילם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יתחדש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לחוש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גדרי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ההלכה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ושבו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וראו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שלאיבוד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מותר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ולכלי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חייב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חטאת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ascii="Arial" w:hAnsi="Arial" w:cs="Arial" w:hint="cs"/>
          <w:rtl/>
        </w:rPr>
        <w:t>●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קו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</w:t>
      </w:r>
      <w:r w:rsidRPr="0090562A">
        <w:rPr>
          <w:rtl/>
        </w:rPr>
        <w:t>"</w:t>
      </w:r>
      <w:r w:rsidRPr="0090562A">
        <w:rPr>
          <w:rFonts w:hint="cs"/>
          <w:rtl/>
        </w:rPr>
        <w:t>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אגרות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הגרח</w:t>
      </w:r>
      <w:r w:rsidRPr="0090562A">
        <w:rPr>
          <w:rtl/>
        </w:rPr>
        <w:t>"</w:t>
      </w:r>
      <w:r w:rsidRPr="0090562A">
        <w:rPr>
          <w:rFonts w:hint="cs"/>
          <w:rtl/>
        </w:rPr>
        <w:t>ע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י</w:t>
      </w:r>
      <w:r w:rsidRPr="0090562A">
        <w:rPr>
          <w:rtl/>
        </w:rPr>
        <w:t>"</w:t>
      </w:r>
      <w:r w:rsidRPr="0090562A">
        <w:rPr>
          <w:rFonts w:hint="cs"/>
          <w:rtl/>
        </w:rPr>
        <w:t>ג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13 ---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תוכן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האגרות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תורה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אגרת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חיבת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סיבה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לקנינה</w:t>
      </w:r>
      <w:r w:rsidRPr="0090562A">
        <w:rPr>
          <w:rtl/>
        </w:rPr>
        <w:t xml:space="preserve"> - </w:t>
      </w:r>
      <w:r w:rsidRPr="0090562A">
        <w:rPr>
          <w:rFonts w:hint="cs"/>
          <w:rtl/>
        </w:rPr>
        <w:t>עיקרי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ויסודי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האמונה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האדם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מחלוקת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החכמים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פ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השגחתו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ית</w:t>
      </w:r>
      <w:r w:rsidRPr="0090562A">
        <w:rPr>
          <w:rtl/>
        </w:rPr>
        <w:t>'.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להתעלם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מדכרים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שנאמרו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בגמ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אגב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גררא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tl/>
        </w:rPr>
        <w:t>"</w:t>
      </w:r>
      <w:r w:rsidRPr="0090562A">
        <w:rPr>
          <w:rFonts w:hint="cs"/>
          <w:rtl/>
        </w:rPr>
        <w:t>ד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בחשבון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השמיטה</w:t>
      </w:r>
      <w:r w:rsidRPr="0090562A">
        <w:rPr>
          <w:rtl/>
        </w:rPr>
        <w:t xml:space="preserve"> - </w:t>
      </w:r>
      <w:r w:rsidRPr="0090562A">
        <w:rPr>
          <w:rFonts w:hint="cs"/>
          <w:rtl/>
        </w:rPr>
        <w:t>הנטי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אל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החומרא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היטתם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מחומרא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לקולא</w:t>
      </w:r>
      <w:r w:rsidRPr="0090562A">
        <w:rPr>
          <w:rtl/>
        </w:rPr>
        <w:t xml:space="preserve"> -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לחדש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מחלוקת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בלי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מקור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להרגיל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המחשבה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מאורעות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האדם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כח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אחד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מציאות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זולתו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ית</w:t>
      </w:r>
      <w:r w:rsidRPr="0090562A">
        <w:rPr>
          <w:rtl/>
        </w:rPr>
        <w:t>'.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מעיין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בהכלגה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היסורים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תוספתא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נגד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סוגית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הגמ</w:t>
      </w:r>
      <w:r w:rsidRPr="0090562A">
        <w:rPr>
          <w:rtl/>
        </w:rPr>
        <w:t>'.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ח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פוגע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בעיוני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מאלצני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לבררו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לאשורו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יקרה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מושג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שקידה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תלוי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בהארכת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הזמן</w:t>
      </w:r>
      <w:r w:rsidRPr="0090562A">
        <w:rPr>
          <w:rtl/>
        </w:rPr>
        <w:t xml:space="preserve"> - </w:t>
      </w:r>
      <w:r w:rsidRPr="0090562A">
        <w:rPr>
          <w:rFonts w:hint="cs"/>
          <w:rtl/>
        </w:rPr>
        <w:t>לסדר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המחשכות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פ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האמת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14 ---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קיצ</w:t>
      </w:r>
      <w:r>
        <w:rPr>
          <w:rFonts w:cs="FrankRuehl"/>
          <w:rtl/>
        </w:rPr>
        <w:t xml:space="preserve"> </w:t>
      </w:r>
      <w:r w:rsidR="00C629EA">
        <w:rPr>
          <w:rFonts w:hint="cs"/>
          <w:rtl/>
        </w:rPr>
        <w:t xml:space="preserve"> ==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ואשרי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שחולב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קרקע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שמקיים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השבת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במסירת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נפשו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ובשעה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שחולב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מקבל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במעשיו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מלכות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ואמונת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חכמים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הדור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ושמירת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השבת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בורא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פרקליטין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טובים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המראים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פעולתו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וגם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סולל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המסלה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לאחרים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ובא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בעזרת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פרנסי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העומדים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בפרץ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וכתר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שיחי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אשר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התחיל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במצוה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אומרים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מרוק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ויצליח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בידו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לעשות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פעלים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ובמצוה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כנפשם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הגדולה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ונפש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דבוק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באהבתם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באהבה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וכבוד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  <w:r w:rsidR="00C629EA">
        <w:rPr>
          <w:rFonts w:hint="cs"/>
          <w:rtl/>
        </w:rPr>
        <w:t xml:space="preserve"> </w:t>
      </w:r>
      <w:r w:rsidRPr="0090562A">
        <w:rPr>
          <w:rFonts w:hint="cs"/>
          <w:rtl/>
        </w:rPr>
        <w:t>עש</w:t>
      </w:r>
      <w:r w:rsidRPr="0090562A">
        <w:rPr>
          <w:rtl/>
        </w:rPr>
        <w:t>"</w:t>
      </w:r>
      <w:r w:rsidRPr="0090562A">
        <w:rPr>
          <w:rFonts w:hint="cs"/>
          <w:rtl/>
        </w:rPr>
        <w:t>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נחמו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תרצ</w:t>
      </w:r>
      <w:r w:rsidRPr="0090562A">
        <w:rPr>
          <w:rtl/>
        </w:rPr>
        <w:t>"</w:t>
      </w:r>
      <w:r w:rsidRPr="0090562A">
        <w:rPr>
          <w:rFonts w:hint="cs"/>
          <w:rtl/>
        </w:rPr>
        <w:t>ו</w:t>
      </w:r>
    </w:p>
    <w:p w14:paraId="56C42D4B" w14:textId="77777777" w:rsidR="00C629EA" w:rsidRDefault="0090562A" w:rsidP="00C629EA">
      <w:pPr>
        <w:pStyle w:val="3"/>
        <w:bidi/>
        <w:rPr>
          <w:rtl/>
        </w:rPr>
      </w:pPr>
      <w:r w:rsidRPr="0090562A">
        <w:rPr>
          <w:rFonts w:hint="cs"/>
          <w:rtl/>
        </w:rPr>
        <w:t>פז</w:t>
      </w:r>
      <w:r w:rsidRPr="0090562A">
        <w:rPr>
          <w:rtl/>
        </w:rPr>
        <w:t>.</w:t>
      </w:r>
    </w:p>
    <w:p w14:paraId="1115AFAA" w14:textId="77777777" w:rsidR="00C629EA" w:rsidRDefault="0090562A" w:rsidP="00C629EA">
      <w:pPr>
        <w:jc w:val="both"/>
        <w:rPr>
          <w:rFonts w:cs="FrankRuehl"/>
          <w:rtl/>
        </w:rPr>
      </w:pP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* </w:t>
      </w:r>
      <w:r w:rsidRPr="0090562A">
        <w:rPr>
          <w:rFonts w:hint="cs"/>
          <w:rtl/>
        </w:rPr>
        <w:t>אינגי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מקיל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לבריאים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מפני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שדלת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אינם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מבחינים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ורגילים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לשמש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חוץ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וכיו</w:t>
      </w:r>
      <w:r w:rsidRPr="0090562A">
        <w:rPr>
          <w:rtl/>
        </w:rPr>
        <w:t>"</w:t>
      </w:r>
      <w:r w:rsidRPr="0090562A">
        <w:rPr>
          <w:rFonts w:hint="cs"/>
          <w:rtl/>
        </w:rPr>
        <w:t>ב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וע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הגדרים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הורגלנו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בחומר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מאכלות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אסורות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להחמיר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דאפשר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ascii="Arial" w:hAnsi="Arial" w:cs="Arial" w:hint="cs"/>
          <w:rtl/>
        </w:rPr>
        <w:t>●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השאלה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היתה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אבקת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ביצים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מחו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להקל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לבריאים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15 ---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לנור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קיג</w:t>
      </w:r>
      <w:r>
        <w:rPr>
          <w:rFonts w:cs="FrankRuehl"/>
          <w:rtl/>
        </w:rPr>
        <w:t xml:space="preserve"> </w:t>
      </w:r>
    </w:p>
    <w:p w14:paraId="203D4B13" w14:textId="77777777" w:rsidR="00C629EA" w:rsidRDefault="0090562A" w:rsidP="00C629EA">
      <w:pPr>
        <w:pStyle w:val="3"/>
        <w:bidi/>
        <w:rPr>
          <w:rFonts w:cs="FrankRuehl"/>
          <w:rtl/>
        </w:rPr>
      </w:pPr>
      <w:r w:rsidRPr="0090562A">
        <w:rPr>
          <w:rFonts w:hint="cs"/>
          <w:rtl/>
        </w:rPr>
        <w:t>פח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</w:p>
    <w:p w14:paraId="1764FA37" w14:textId="49CB9693" w:rsidR="00C629EA" w:rsidRDefault="0090562A" w:rsidP="00C629EA">
      <w:pPr>
        <w:jc w:val="both"/>
        <w:rPr>
          <w:rtl/>
        </w:rPr>
      </w:pPr>
      <w:r w:rsidRPr="0090562A">
        <w:rPr>
          <w:rFonts w:hint="cs"/>
          <w:rtl/>
        </w:rPr>
        <w:t>רב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שלומים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מראש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ופרנסיו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רבת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האחריות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ראש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הפרנס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בהיות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ההכרעה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העומדים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בדומו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עולם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בחפצו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תלוי</w:t>
      </w:r>
      <w:r w:rsidRPr="0090562A">
        <w:rPr>
          <w:rtl/>
        </w:rPr>
        <w:t xml:space="preserve">'. </w:t>
      </w:r>
      <w:r w:rsidRPr="0090562A">
        <w:rPr>
          <w:rFonts w:hint="cs"/>
          <w:rtl/>
        </w:rPr>
        <w:t>והנה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רצוני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להעיר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לבבו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בידו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לכונן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השחיטה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בעירנו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ברק</w:t>
      </w:r>
      <w:r w:rsidRPr="0090562A">
        <w:rPr>
          <w:rtl/>
        </w:rPr>
        <w:t xml:space="preserve"> - </w:t>
      </w:r>
      <w:r w:rsidRPr="0090562A">
        <w:rPr>
          <w:rFonts w:hint="cs"/>
          <w:rtl/>
        </w:rPr>
        <w:t>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יסדה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בכשרות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הרצוי</w:t>
      </w:r>
      <w:r w:rsidRPr="0090562A">
        <w:rPr>
          <w:rtl/>
        </w:rPr>
        <w:t>',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יהי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זכות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ואושר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ובבא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ראוי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להחמיץ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מצוה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הגדולה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הלזו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מוכטחני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בכחו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לחגור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עוז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ואמץ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ולסדר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קבלת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שיחי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לשוחט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עופות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קבוע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בעיר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ולהשליך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מעליו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מורא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ודם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וכטח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יאונה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שום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מכשול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וההתרשלות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מגונה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מאד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ראוי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לחסרי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מרץ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ומוגי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לב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והזנחה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הכשרות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מאזנים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ופן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</w:t>
      </w:r>
      <w:r w:rsidRPr="0090562A">
        <w:rPr>
          <w:rtl/>
        </w:rPr>
        <w:t>"</w:t>
      </w:r>
      <w:r w:rsidRPr="0090562A">
        <w:rPr>
          <w:rFonts w:hint="cs"/>
          <w:rtl/>
        </w:rPr>
        <w:t>ו</w:t>
      </w:r>
      <w:r w:rsidRPr="0090562A">
        <w:rPr>
          <w:rtl/>
        </w:rPr>
        <w:t xml:space="preserve"> ...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הריני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כופל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בקשתי</w:t>
      </w:r>
      <w:r w:rsidRPr="0090562A">
        <w:rPr>
          <w:rtl/>
        </w:rPr>
        <w:t xml:space="preserve"> -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הצליח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בכמה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דברים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טובים</w:t>
      </w:r>
      <w:r w:rsidRPr="0090562A">
        <w:rPr>
          <w:rtl/>
        </w:rPr>
        <w:t xml:space="preserve"> - </w:t>
      </w:r>
      <w:r w:rsidRPr="0090562A">
        <w:rPr>
          <w:rFonts w:hint="cs"/>
          <w:rtl/>
        </w:rPr>
        <w:t>ילבש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רוח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כביר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ירפנו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שיבטיח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הכשרות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בעירנו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וכבודו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האחראי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בדבר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חזק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ואמץ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ויהי</w:t>
      </w:r>
      <w:r w:rsidRPr="0090562A">
        <w:rPr>
          <w:rtl/>
        </w:rPr>
        <w:t>'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לתפארת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lastRenderedPageBreak/>
        <w:t>ולתפארת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האדם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ובתקותי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להתבשר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בגמר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למז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במהרה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אחתום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ושלו</w:t>
      </w:r>
      <w:r w:rsidRPr="0090562A">
        <w:rPr>
          <w:rtl/>
        </w:rPr>
        <w:t>'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  <w:r>
        <w:rPr>
          <w:rFonts w:hint="cs"/>
          <w:rtl/>
        </w:rPr>
        <w:br/>
      </w: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= </w:t>
      </w:r>
      <w:r w:rsidRPr="0090562A">
        <w:rPr>
          <w:rFonts w:hint="cs"/>
          <w:rtl/>
        </w:rPr>
        <w:t>כמובן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המשא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ומתן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באופן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שהשוחט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יקופח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16 ---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קיד</w:t>
      </w:r>
      <w:r>
        <w:rPr>
          <w:rFonts w:cs="FrankRuehl"/>
          <w:rtl/>
        </w:rPr>
        <w:t xml:space="preserve"> </w:t>
      </w:r>
      <w:r w:rsidR="00C629EA">
        <w:rPr>
          <w:rFonts w:hint="cs"/>
          <w:rtl/>
        </w:rPr>
        <w:t xml:space="preserve"> ==</w:t>
      </w:r>
      <w:r>
        <w:rPr>
          <w:rFonts w:cs="FrankRuehl"/>
          <w:rtl/>
        </w:rPr>
        <w:t xml:space="preserve"> </w:t>
      </w:r>
    </w:p>
    <w:p w14:paraId="37AB4FC6" w14:textId="77777777" w:rsidR="00C629EA" w:rsidRDefault="0090562A" w:rsidP="00C629EA">
      <w:pPr>
        <w:pStyle w:val="3"/>
        <w:bidi/>
        <w:rPr>
          <w:rtl/>
        </w:rPr>
      </w:pPr>
      <w:r w:rsidRPr="0090562A">
        <w:rPr>
          <w:rFonts w:hint="cs"/>
          <w:rtl/>
        </w:rPr>
        <w:t>פט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</w:p>
    <w:p w14:paraId="411DA5DC" w14:textId="7F45E691" w:rsidR="0090562A" w:rsidRDefault="0090562A" w:rsidP="00C629EA">
      <w:pPr>
        <w:jc w:val="both"/>
        <w:rPr>
          <w:rFonts w:cs="FrankRuehl"/>
          <w:rtl/>
        </w:rPr>
      </w:pPr>
      <w:r w:rsidRPr="0090562A">
        <w:rPr>
          <w:rFonts w:hint="cs"/>
          <w:rtl/>
        </w:rPr>
        <w:t>שלומכון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ישגא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אחדשה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ומתן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בעירנו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קבלת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שו</w:t>
      </w:r>
      <w:r w:rsidRPr="0090562A">
        <w:rPr>
          <w:rtl/>
        </w:rPr>
        <w:t>"</w:t>
      </w:r>
      <w:r w:rsidRPr="0090562A">
        <w:rPr>
          <w:rFonts w:hint="cs"/>
          <w:rtl/>
        </w:rPr>
        <w:t>ב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אחד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מהשובי</w:t>
      </w:r>
      <w:r w:rsidRPr="0090562A">
        <w:rPr>
          <w:rtl/>
        </w:rPr>
        <w:t>"</w:t>
      </w:r>
      <w:r w:rsidRPr="0090562A">
        <w:rPr>
          <w:rFonts w:hint="cs"/>
          <w:rtl/>
        </w:rPr>
        <w:t>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שתחת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השחיטה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שברשות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הדר</w:t>
      </w:r>
      <w:r w:rsidRPr="0090562A">
        <w:rPr>
          <w:rtl/>
        </w:rPr>
        <w:t>"</w:t>
      </w:r>
      <w:r w:rsidRPr="0090562A">
        <w:rPr>
          <w:rFonts w:hint="cs"/>
          <w:rtl/>
        </w:rPr>
        <w:t>ג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הנני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להעיר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הענין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נכבד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וחשוב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מאד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השחיטה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הציר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היהדות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סובבת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עליה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ובכלל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הישוב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בהתכוננות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שחיטה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פ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רצון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בקהלת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ישרון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ובקשתי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שטוחה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להיות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בעזרתנו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יהי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אפשרות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בדבר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ואחתום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ושלו</w:t>
      </w:r>
      <w:r w:rsidRPr="0090562A">
        <w:rPr>
          <w:rtl/>
        </w:rPr>
        <w:t>'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הדוש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באהבה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קרליץ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עש</w:t>
      </w:r>
      <w:r w:rsidRPr="0090562A">
        <w:rPr>
          <w:rtl/>
        </w:rPr>
        <w:t>"</w:t>
      </w:r>
      <w:r w:rsidRPr="0090562A">
        <w:rPr>
          <w:rFonts w:hint="cs"/>
          <w:rtl/>
        </w:rPr>
        <w:t>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תרצ</w:t>
      </w:r>
      <w:r w:rsidRPr="0090562A">
        <w:rPr>
          <w:rtl/>
        </w:rPr>
        <w:t>"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ברק</w:t>
      </w:r>
      <w:r w:rsidRPr="0090562A">
        <w:rPr>
          <w:rtl/>
        </w:rPr>
        <w:t>.</w:t>
      </w:r>
    </w:p>
    <w:p w14:paraId="633CB979" w14:textId="77777777" w:rsidR="0090562A" w:rsidRDefault="0090562A" w:rsidP="00C629EA">
      <w:pPr>
        <w:pStyle w:val="3"/>
        <w:bidi/>
        <w:rPr>
          <w:rFonts w:cs="FrankRuehl"/>
          <w:rtl/>
        </w:rPr>
      </w:pPr>
      <w:r w:rsidRPr="0090562A">
        <w:rPr>
          <w:rFonts w:hint="cs"/>
          <w:rtl/>
        </w:rPr>
        <w:t>צ</w:t>
      </w:r>
      <w:r w:rsidRPr="0090562A">
        <w:rPr>
          <w:rtl/>
        </w:rPr>
        <w:t>.</w:t>
      </w:r>
    </w:p>
    <w:p w14:paraId="7D7B18C6" w14:textId="64D890ED" w:rsidR="0090562A" w:rsidRDefault="0090562A" w:rsidP="00C629EA">
      <w:pPr>
        <w:jc w:val="both"/>
        <w:rPr>
          <w:rtl/>
        </w:rPr>
      </w:pPr>
      <w:r w:rsidRPr="0090562A">
        <w:rPr>
          <w:rFonts w:hint="cs"/>
          <w:rtl/>
        </w:rPr>
        <w:t>שלומכון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ישגא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ההסכם</w:t>
      </w:r>
      <w:r w:rsidRPr="0090562A">
        <w:rPr>
          <w:rtl/>
        </w:rPr>
        <w:t xml:space="preserve"> - </w:t>
      </w:r>
      <w:r w:rsidRPr="0090562A">
        <w:rPr>
          <w:rFonts w:hint="cs"/>
          <w:rtl/>
        </w:rPr>
        <w:t>שנדברנו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אדותו</w:t>
      </w:r>
      <w:r w:rsidRPr="0090562A">
        <w:rPr>
          <w:rtl/>
        </w:rPr>
        <w:t xml:space="preserve"> - </w:t>
      </w:r>
      <w:r w:rsidRPr="0090562A">
        <w:rPr>
          <w:rFonts w:hint="cs"/>
          <w:rtl/>
        </w:rPr>
        <w:t>נעשה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ברצונם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הגמור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אנשי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שלומו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</w:t>
      </w:r>
      <w:r w:rsidRPr="0090562A">
        <w:rPr>
          <w:rtl/>
        </w:rPr>
        <w:t xml:space="preserve">' -- </w:t>
      </w:r>
      <w:r w:rsidRPr="0090562A">
        <w:rPr>
          <w:rFonts w:hint="cs"/>
          <w:rtl/>
        </w:rPr>
        <w:t>נ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ואינו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מעשי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פלוני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לפניהם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דרך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סלולה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נטולת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קמשונים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וכבר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כתבתי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במכתבי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הראשון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ערכו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שלפנינו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עומק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שרשיו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וסבכת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ענפיו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17 ---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לבור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קטו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ויאמצו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אמץ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רוחו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הנכון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להחיש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לגמור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הענין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טוב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וזכות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המצוה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הגדולה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יעמוד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להצליח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דרכיו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כנפש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החותם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ברכה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דו</w:t>
      </w:r>
      <w:r w:rsidRPr="0090562A">
        <w:rPr>
          <w:rtl/>
        </w:rPr>
        <w:t>"</w:t>
      </w:r>
      <w:r w:rsidRPr="0090562A">
        <w:rPr>
          <w:rFonts w:hint="cs"/>
          <w:rtl/>
        </w:rPr>
        <w:t>ש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</w:p>
    <w:p w14:paraId="664ED058" w14:textId="77777777" w:rsidR="00C629EA" w:rsidRDefault="0090562A" w:rsidP="00C629EA">
      <w:pPr>
        <w:pStyle w:val="3"/>
        <w:bidi/>
        <w:rPr>
          <w:rtl/>
        </w:rPr>
      </w:pPr>
      <w:r>
        <w:rPr>
          <w:rFonts w:hint="cs"/>
          <w:rtl/>
        </w:rPr>
        <w:br/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צא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</w:p>
    <w:p w14:paraId="7DC82BCD" w14:textId="42202596" w:rsidR="0090562A" w:rsidRDefault="0090562A" w:rsidP="00C629EA">
      <w:pPr>
        <w:jc w:val="both"/>
        <w:rPr>
          <w:rtl/>
        </w:rPr>
      </w:pPr>
      <w:r w:rsidRPr="0090562A">
        <w:rPr>
          <w:rFonts w:hint="cs"/>
          <w:rtl/>
        </w:rPr>
        <w:t>אחדשה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באה</w:t>
      </w:r>
      <w:r w:rsidRPr="0090562A">
        <w:rPr>
          <w:rtl/>
        </w:rPr>
        <w:t>"</w:t>
      </w:r>
      <w:r w:rsidRPr="0090562A">
        <w:rPr>
          <w:rFonts w:hint="cs"/>
          <w:rtl/>
        </w:rPr>
        <w:t>ר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רצוני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להתיעץ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מעכ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שליט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אודות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המקוה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טהרה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שב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שמתאונגים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נשארו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מקוה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כלל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וברור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גורם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להרבה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בעילות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נדה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שמדת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יראתם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רופפת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ובהפגעם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בקושיים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מותרים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הטבילה</w:t>
      </w:r>
      <w:r w:rsidRPr="0090562A">
        <w:rPr>
          <w:rtl/>
        </w:rPr>
        <w:t>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מעכ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שליט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יסכים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מטינא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שיבא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מכשורי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והנני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מברך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מעכ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שליט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טובה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לשנת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חיים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טובים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גאולה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וישועה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בסשצ</w:t>
      </w:r>
      <w:r w:rsidRPr="0090562A">
        <w:rPr>
          <w:rtl/>
        </w:rPr>
        <w:t>"</w:t>
      </w:r>
      <w:r w:rsidRPr="0090562A">
        <w:rPr>
          <w:rFonts w:hint="cs"/>
          <w:rtl/>
        </w:rPr>
        <w:t>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לאלתר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לחיים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החותם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</w:p>
    <w:p w14:paraId="07370B8B" w14:textId="77777777" w:rsidR="00C629EA" w:rsidRDefault="0090562A" w:rsidP="00C629EA">
      <w:pPr>
        <w:pStyle w:val="3"/>
        <w:bidi/>
        <w:rPr>
          <w:rtl/>
        </w:rPr>
      </w:pPr>
      <w:r>
        <w:rPr>
          <w:rFonts w:hint="cs"/>
          <w:rtl/>
        </w:rPr>
        <w:br/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צב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</w:p>
    <w:p w14:paraId="0D3FF50E" w14:textId="4D9640F6" w:rsidR="00C629EA" w:rsidRDefault="0090562A" w:rsidP="00C629EA">
      <w:pPr>
        <w:jc w:val="both"/>
        <w:rPr>
          <w:rFonts w:cs="FrankRuehl"/>
          <w:rtl/>
        </w:rPr>
      </w:pPr>
      <w:r w:rsidRPr="0090562A">
        <w:rPr>
          <w:rFonts w:hint="cs"/>
          <w:rtl/>
        </w:rPr>
        <w:t>השיטה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לעשות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לחלקים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הוראה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באיסור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והיתר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חלק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אחד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והוראה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בשוק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החיים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חלק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להיות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18 ---</w:t>
      </w:r>
      <w:r>
        <w:rPr>
          <w:rFonts w:cs="FrankRuehl"/>
          <w:rtl/>
        </w:rPr>
        <w:t xml:space="preserve"> </w:t>
      </w:r>
      <w:r w:rsidR="00C629EA">
        <w:rPr>
          <w:rFonts w:hint="cs"/>
          <w:rtl/>
        </w:rPr>
        <w:t xml:space="preserve"> ==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נכנעים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להוראות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חכמי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בחלק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הראשון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ולהשאיר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לחופש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בחירתם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בחלק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השני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השיטה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הישנה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המינים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lastRenderedPageBreak/>
        <w:t>בירידת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היהדות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באשכנז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הדיחו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ישראל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שיתערב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בגוים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נשאר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לפליטה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- - </w:t>
      </w:r>
      <w:r w:rsidRPr="0090562A">
        <w:rPr>
          <w:rFonts w:hint="cs"/>
          <w:rtl/>
        </w:rPr>
        <w:t>ההפלאה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הוראת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איסור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והיתר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להוראת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הגדרים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והגזירות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הפלאה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גילוי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בתורה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ומבזה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תלמידי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חכמים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ונמנין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חלק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לעוה</w:t>
      </w:r>
      <w:r w:rsidRPr="0090562A">
        <w:rPr>
          <w:rtl/>
        </w:rPr>
        <w:t>"</w:t>
      </w:r>
      <w:r w:rsidRPr="0090562A">
        <w:rPr>
          <w:rFonts w:hint="cs"/>
          <w:rtl/>
        </w:rPr>
        <w:t>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ונפסלין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לעדות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צג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בבקרי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מוסד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היקר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החולים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שערי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צדק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הנוסד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מנקודת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החסד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הטהור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להביא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מרפא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לחולים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הנוסד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היקר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הרופא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שליט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למשפחת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ולך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רשמתי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ברכתי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להרופא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המיסד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שיזכה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לאורך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טובים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ושנות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חיים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עלומים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להביא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רפואה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ותעלה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המתרפאים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ויזכה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לשמחות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וגיל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ולראות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בנחמת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ציון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וישועת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ישראל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במהרה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כנפשו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הטהורה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ונפש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החותם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ברכה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  <w:r w:rsidR="00C629EA">
        <w:rPr>
          <w:rFonts w:hint="cs"/>
          <w:rtl/>
        </w:rPr>
        <w:t xml:space="preserve"> </w:t>
      </w:r>
      <w:r w:rsidRPr="0090562A">
        <w:rPr>
          <w:rFonts w:hint="cs"/>
          <w:rtl/>
        </w:rPr>
        <w:t>קרליץ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בשלח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תש</w:t>
      </w:r>
      <w:r w:rsidRPr="0090562A">
        <w:rPr>
          <w:rtl/>
        </w:rPr>
        <w:t>"</w:t>
      </w:r>
      <w:r w:rsidRPr="0090562A">
        <w:rPr>
          <w:rFonts w:hint="cs"/>
          <w:rtl/>
        </w:rPr>
        <w:t>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ירושל־ת</w:t>
      </w:r>
      <w:r w:rsidRPr="0090562A">
        <w:rPr>
          <w:rtl/>
        </w:rPr>
        <w:t>"</w:t>
      </w:r>
      <w:r w:rsidRPr="0090562A">
        <w:rPr>
          <w:rFonts w:hint="cs"/>
          <w:rtl/>
        </w:rPr>
        <w:t>ו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19 ---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לבור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קח</w:t>
      </w:r>
      <w:r>
        <w:rPr>
          <w:rFonts w:cs="FrankRuehl"/>
          <w:rtl/>
        </w:rPr>
        <w:t xml:space="preserve"> </w:t>
      </w:r>
    </w:p>
    <w:p w14:paraId="0ED9BCD8" w14:textId="77777777" w:rsidR="00C629EA" w:rsidRDefault="0090562A" w:rsidP="00C629EA">
      <w:pPr>
        <w:pStyle w:val="3"/>
        <w:bidi/>
        <w:rPr>
          <w:rFonts w:cs="FrankRuehl"/>
          <w:rtl/>
        </w:rPr>
      </w:pPr>
      <w:r w:rsidRPr="0090562A">
        <w:rPr>
          <w:rFonts w:hint="cs"/>
          <w:rtl/>
        </w:rPr>
        <w:t>צד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</w:p>
    <w:p w14:paraId="5B7474F1" w14:textId="5582869D" w:rsidR="00C629EA" w:rsidRDefault="0090562A" w:rsidP="00C629EA">
      <w:pPr>
        <w:jc w:val="both"/>
        <w:rPr>
          <w:rtl/>
        </w:rPr>
      </w:pPr>
      <w:r w:rsidRPr="0090562A">
        <w:rPr>
          <w:rFonts w:hint="cs"/>
          <w:rtl/>
        </w:rPr>
        <w:t>חברים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יקרים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יחיו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וברכה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מרובה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משלוח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ידכם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מתכבד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להודיעכם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חוזר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מהיתר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לקיטת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השקדים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אפשר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להתיר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הדבר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ומצבכם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הקשה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הנוגע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השחידני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להתיר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מתאכזר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לומר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כמו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שהוא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שצריך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להתאמץ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ולעמוד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בנסיון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ולפרוש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מעבודה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והמקום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יברך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אתכם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ויעודד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אתכם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לחיים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טובים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ולשמור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חוקותיה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ומצוותיה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הדו</w:t>
      </w:r>
      <w:r w:rsidRPr="0090562A">
        <w:rPr>
          <w:rtl/>
        </w:rPr>
        <w:t>"</w:t>
      </w:r>
      <w:r w:rsidRPr="0090562A">
        <w:rPr>
          <w:rFonts w:hint="cs"/>
          <w:rtl/>
        </w:rPr>
        <w:t>ש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  <w:r w:rsidR="00C629EA">
        <w:rPr>
          <w:rFonts w:hint="cs"/>
          <w:rtl/>
        </w:rPr>
        <w:t xml:space="preserve"> 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ג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מנ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</w:t>
      </w:r>
      <w:r w:rsidRPr="0090562A">
        <w:rPr>
          <w:rtl/>
        </w:rPr>
        <w:t>"</w:t>
      </w:r>
      <w:r w:rsidRPr="0090562A">
        <w:rPr>
          <w:rFonts w:hint="cs"/>
          <w:rtl/>
        </w:rPr>
        <w:t>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ברק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</w:p>
    <w:p w14:paraId="16ED029F" w14:textId="77777777" w:rsidR="00C629EA" w:rsidRDefault="0090562A" w:rsidP="00C629EA">
      <w:pPr>
        <w:pStyle w:val="3"/>
        <w:bidi/>
        <w:rPr>
          <w:rFonts w:cs="FrankRuehl"/>
          <w:rtl/>
        </w:rPr>
      </w:pPr>
      <w:r w:rsidRPr="0090562A">
        <w:rPr>
          <w:rFonts w:hint="cs"/>
          <w:rtl/>
        </w:rPr>
        <w:t>צה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</w:p>
    <w:p w14:paraId="783D057C" w14:textId="73EE504A" w:rsidR="00C629EA" w:rsidRDefault="0090562A" w:rsidP="00C629EA">
      <w:pPr>
        <w:jc w:val="both"/>
        <w:rPr>
          <w:rFonts w:cs="FrankRuehl"/>
          <w:rtl/>
        </w:rPr>
      </w:pPr>
      <w:r w:rsidRPr="0090562A">
        <w:rPr>
          <w:rFonts w:hint="cs"/>
          <w:rtl/>
        </w:rPr>
        <w:t>תחזקנה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ידיכם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ושלומכון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ישגא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אחדשה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-- </w:t>
      </w:r>
      <w:r w:rsidRPr="0090562A">
        <w:rPr>
          <w:rFonts w:hint="cs"/>
          <w:rtl/>
        </w:rPr>
        <w:t>ובאשר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מפעל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נוגע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לחיזוק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היהדות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ראוי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מפעל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לתשומת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פרטיו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ועריכת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פרקיו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ערוכות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כגופי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תורה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ובאשר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מהעולים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מקרוב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20 ---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קיח</w:t>
      </w:r>
      <w:r>
        <w:rPr>
          <w:rFonts w:cs="FrankRuehl"/>
          <w:rtl/>
        </w:rPr>
        <w:t xml:space="preserve"> </w:t>
      </w:r>
      <w:r w:rsidR="00C629EA">
        <w:rPr>
          <w:rFonts w:hint="cs"/>
          <w:rtl/>
        </w:rPr>
        <w:t xml:space="preserve"> ==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ותגאי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היהדות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בארץ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פולין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ידועים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כפי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מיעוט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ההשגה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מצאתי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להעיר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אחרי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עשיתי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חובתי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אומר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וברכה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ופועל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כפיהם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ירצו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הדוש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  <w:r w:rsidR="00C629EA">
        <w:rPr>
          <w:rFonts w:hint="cs"/>
          <w:rtl/>
        </w:rPr>
        <w:t xml:space="preserve"> 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טו</w:t>
      </w:r>
      <w:r w:rsidRPr="0090562A">
        <w:rPr>
          <w:rtl/>
        </w:rPr>
        <w:t>"</w:t>
      </w:r>
      <w:r w:rsidRPr="0090562A">
        <w:rPr>
          <w:rFonts w:hint="cs"/>
          <w:rtl/>
        </w:rPr>
        <w:t>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חשוון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בני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ברק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יאמרו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ברכתי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להוד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מרן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הגרי</w:t>
      </w:r>
      <w:r w:rsidRPr="0090562A">
        <w:rPr>
          <w:rtl/>
        </w:rPr>
        <w:t>"</w:t>
      </w:r>
      <w:r w:rsidRPr="0090562A">
        <w:rPr>
          <w:rFonts w:hint="cs"/>
          <w:rtl/>
        </w:rPr>
        <w:t>צ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שליט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בהיות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היוצא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מפי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אדם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החביון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אוהבו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והפרסום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קשה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רצוני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בהסתר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מכתבי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</w:p>
    <w:p w14:paraId="545BC19A" w14:textId="77777777" w:rsidR="00C629EA" w:rsidRDefault="0090562A" w:rsidP="00C629EA">
      <w:pPr>
        <w:pStyle w:val="3"/>
        <w:bidi/>
        <w:rPr>
          <w:rtl/>
        </w:rPr>
      </w:pPr>
      <w:r w:rsidRPr="0090562A">
        <w:rPr>
          <w:rFonts w:hint="cs"/>
          <w:rtl/>
        </w:rPr>
        <w:t>צו</w:t>
      </w:r>
      <w:r w:rsidRPr="0090562A">
        <w:rPr>
          <w:rtl/>
        </w:rPr>
        <w:t>.</w:t>
      </w:r>
    </w:p>
    <w:p w14:paraId="41990D85" w14:textId="290BFAEB" w:rsidR="00C629EA" w:rsidRDefault="0090562A" w:rsidP="00C629EA">
      <w:pPr>
        <w:jc w:val="both"/>
        <w:rPr>
          <w:rtl/>
        </w:rPr>
      </w:pP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-- </w:t>
      </w:r>
      <w:r w:rsidRPr="0090562A">
        <w:rPr>
          <w:rFonts w:hint="cs"/>
          <w:rtl/>
        </w:rPr>
        <w:t>קשה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להסביר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כאב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הצעירות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בנות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יח־כב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שנה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לבות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האבות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והאמהות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עליהן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תמיד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מסח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ובעולם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רבו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הכופרים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והפוקרים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משנה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פחדם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בלבות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הצנועות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ושעל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גזירת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כפיה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אופן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בגיל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מרגיז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המצפון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בבדיקה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רפואית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לחוד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תצלנה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אוזן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משמוע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חרדה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ההורים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הצנועים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הושמעה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ההצעה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21 ---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לבור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קיט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צז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- - </w:t>
      </w:r>
      <w:r w:rsidRPr="0090562A">
        <w:rPr>
          <w:rFonts w:hint="cs"/>
          <w:rtl/>
        </w:rPr>
        <w:t>גיוס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כגות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לשירות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לאומי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הכאיב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לבבי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מאד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מאד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ופילוג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קדש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לקדש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מניח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דעתי</w:t>
      </w:r>
      <w:r w:rsidRPr="0090562A">
        <w:rPr>
          <w:rtl/>
        </w:rPr>
        <w:t xml:space="preserve">. -- </w:t>
      </w:r>
      <w:r w:rsidRPr="0090562A">
        <w:rPr>
          <w:rFonts w:hint="cs"/>
          <w:rtl/>
        </w:rPr>
        <w:t>וע</w:t>
      </w:r>
      <w:r w:rsidRPr="0090562A">
        <w:rPr>
          <w:rtl/>
        </w:rPr>
        <w:t>"</w:t>
      </w:r>
      <w:r w:rsidRPr="0090562A">
        <w:rPr>
          <w:rFonts w:hint="cs"/>
          <w:rtl/>
        </w:rPr>
        <w:t>פ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lastRenderedPageBreak/>
        <w:t>הדברים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שדברתי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אחרי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ראותי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תגאי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ההצעה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לחסל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הענין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נצטערתי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מאד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למעשה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הגזירה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כרעתה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עומדת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tl/>
        </w:rPr>
        <w:t>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העיקר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שרצוני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להשאיר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מקום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לרחמים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ותחנונים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לקבל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</w:t>
      </w:r>
      <w:r w:rsidRPr="0090562A">
        <w:rPr>
          <w:rtl/>
        </w:rPr>
        <w:t>"</w:t>
      </w:r>
      <w:r w:rsidRPr="0090562A">
        <w:rPr>
          <w:rFonts w:hint="cs"/>
          <w:rtl/>
        </w:rPr>
        <w:t>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הגזירה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והריני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מקוה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שישועתגו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קרובה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והנני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חותם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באהבה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צח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- - </w:t>
      </w:r>
      <w:r w:rsidRPr="0090562A">
        <w:rPr>
          <w:rFonts w:hint="cs"/>
          <w:rtl/>
        </w:rPr>
        <w:t>אחדשה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באהבה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רצוני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לפרש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דעתי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ההצבעה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לאומי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אסורה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ההמנעה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מאיימת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הפסדים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כמו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שאומרים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לאדם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להרוג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אחד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מבגיו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ומאיימים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בהריגת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בגיו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הנותרים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שאסור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להרוג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בנו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ובשעה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שכתבתי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מכתבי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נעלמו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ממני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האיומים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אחתום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וכ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הדו</w:t>
      </w:r>
      <w:r w:rsidRPr="0090562A">
        <w:rPr>
          <w:rtl/>
        </w:rPr>
        <w:t>"</w:t>
      </w:r>
      <w:r w:rsidRPr="0090562A">
        <w:rPr>
          <w:rFonts w:hint="cs"/>
          <w:rtl/>
        </w:rPr>
        <w:t>ש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  <w:r w:rsidR="00C629EA">
        <w:rPr>
          <w:rFonts w:cs="FrankRuehl" w:hint="cs"/>
          <w:rtl/>
        </w:rPr>
        <w:t xml:space="preserve"> </w:t>
      </w:r>
      <w:r w:rsidRPr="0090562A">
        <w:rPr>
          <w:rFonts w:hint="cs"/>
          <w:rtl/>
        </w:rPr>
        <w:t>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ט</w:t>
      </w:r>
      <w:r w:rsidRPr="0090562A">
        <w:rPr>
          <w:rtl/>
        </w:rPr>
        <w:t>"</w:t>
      </w:r>
      <w:r w:rsidRPr="0090562A">
        <w:rPr>
          <w:rFonts w:hint="cs"/>
          <w:rtl/>
        </w:rPr>
        <w:t>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אלול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תשי</w:t>
      </w:r>
      <w:r w:rsidRPr="0090562A">
        <w:rPr>
          <w:rtl/>
        </w:rPr>
        <w:t>"</w:t>
      </w:r>
      <w:r w:rsidRPr="0090562A">
        <w:rPr>
          <w:rFonts w:hint="cs"/>
          <w:rtl/>
        </w:rPr>
        <w:t>ג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22 ---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קכ</w:t>
      </w:r>
      <w:r>
        <w:rPr>
          <w:rFonts w:cs="FrankRuehl"/>
          <w:rtl/>
        </w:rPr>
        <w:t xml:space="preserve"> </w:t>
      </w:r>
      <w:r w:rsidR="00C629EA">
        <w:rPr>
          <w:rFonts w:hint="cs"/>
          <w:rtl/>
        </w:rPr>
        <w:t xml:space="preserve"> ==</w:t>
      </w:r>
      <w:r>
        <w:rPr>
          <w:rFonts w:cs="FrankRuehl"/>
          <w:rtl/>
        </w:rPr>
        <w:t xml:space="preserve"> </w:t>
      </w:r>
    </w:p>
    <w:p w14:paraId="07612258" w14:textId="77777777" w:rsidR="00C629EA" w:rsidRDefault="0090562A" w:rsidP="00C629EA">
      <w:pPr>
        <w:pStyle w:val="3"/>
        <w:bidi/>
        <w:rPr>
          <w:rFonts w:cs="FrankRuehl"/>
          <w:rtl/>
        </w:rPr>
      </w:pPr>
      <w:r w:rsidRPr="0090562A">
        <w:rPr>
          <w:rFonts w:hint="cs"/>
          <w:rtl/>
        </w:rPr>
        <w:t>צט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</w:p>
    <w:p w14:paraId="0ECAA390" w14:textId="29D408A5" w:rsidR="00C629EA" w:rsidRDefault="0090562A" w:rsidP="00C629EA">
      <w:pPr>
        <w:jc w:val="both"/>
        <w:rPr>
          <w:rtl/>
        </w:rPr>
      </w:pPr>
      <w:r w:rsidRPr="0090562A">
        <w:rPr>
          <w:rtl/>
        </w:rPr>
        <w:t xml:space="preserve">- - </w:t>
      </w:r>
      <w:r w:rsidRPr="0090562A">
        <w:rPr>
          <w:rFonts w:hint="cs"/>
          <w:rtl/>
        </w:rPr>
        <w:t>אתם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הדבקים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</w:t>
      </w:r>
      <w:r w:rsidRPr="0090562A">
        <w:rPr>
          <w:rtl/>
        </w:rPr>
        <w:t xml:space="preserve"> ... </w:t>
      </w:r>
      <w:r w:rsidRPr="0090562A">
        <w:rPr>
          <w:rFonts w:hint="cs"/>
          <w:rtl/>
        </w:rPr>
        <w:t>חיים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כולכם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היום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חובתי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להגיד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לכם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ההצבעה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גיוס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בנות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לשירות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לאומי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אסורה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פ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ההלכה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בעולם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שיאפשר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היתר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מובטחני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שתמלאו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חובתכם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ומעומק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מברך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אתכם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שיתקדש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ית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ידכם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  <w:r w:rsidR="00C629EA">
        <w:rPr>
          <w:rFonts w:hint="cs"/>
          <w:rtl/>
        </w:rPr>
        <w:t xml:space="preserve"> 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אלול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תשי</w:t>
      </w:r>
      <w:r w:rsidRPr="0090562A">
        <w:rPr>
          <w:rtl/>
        </w:rPr>
        <w:t>"</w:t>
      </w:r>
      <w:r w:rsidRPr="0090562A">
        <w:rPr>
          <w:rFonts w:hint="cs"/>
          <w:rtl/>
        </w:rPr>
        <w:t>ג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זכרון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מאיר</w:t>
      </w:r>
    </w:p>
    <w:p w14:paraId="6548B2A2" w14:textId="77777777" w:rsidR="00C629EA" w:rsidRDefault="0090562A" w:rsidP="00C629EA">
      <w:pPr>
        <w:pStyle w:val="3"/>
        <w:bidi/>
        <w:rPr>
          <w:rtl/>
        </w:rPr>
      </w:pPr>
      <w:r>
        <w:rPr>
          <w:rtl/>
        </w:rPr>
        <w:t xml:space="preserve"> </w:t>
      </w:r>
      <w:r w:rsidRPr="0090562A">
        <w:rPr>
          <w:rFonts w:hint="cs"/>
          <w:rtl/>
        </w:rPr>
        <w:t>ק</w:t>
      </w:r>
      <w:r w:rsidRPr="0090562A">
        <w:rPr>
          <w:rtl/>
        </w:rPr>
        <w:t>.</w:t>
      </w:r>
      <w:r>
        <w:rPr>
          <w:rtl/>
        </w:rPr>
        <w:t xml:space="preserve"> </w:t>
      </w:r>
    </w:p>
    <w:p w14:paraId="61F79C81" w14:textId="77777777" w:rsidR="00C629EA" w:rsidRDefault="0090562A" w:rsidP="00C629EA">
      <w:pPr>
        <w:jc w:val="both"/>
        <w:rPr>
          <w:rFonts w:ascii="Arial" w:hAnsi="Arial" w:cs="Arial"/>
          <w:rtl/>
        </w:rPr>
      </w:pPr>
      <w:r w:rsidRPr="0090562A">
        <w:rPr>
          <w:rFonts w:hint="cs"/>
          <w:rtl/>
        </w:rPr>
        <w:t>שלוכט</w:t>
      </w:r>
      <w:r w:rsidRPr="0090562A">
        <w:rPr>
          <w:rtl/>
        </w:rPr>
        <w:t>"</w:t>
      </w:r>
      <w:r w:rsidRPr="0090562A">
        <w:rPr>
          <w:rFonts w:hint="cs"/>
          <w:rtl/>
        </w:rPr>
        <w:t>ס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נתחייבתי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להודיע</w:t>
      </w:r>
      <w:r w:rsidRPr="0090562A">
        <w:rPr>
          <w:rtl/>
        </w:rPr>
        <w:t xml:space="preserve"> -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הבאים</w:t>
      </w:r>
      <w:r w:rsidRPr="0090562A">
        <w:rPr>
          <w:rtl/>
        </w:rPr>
        <w:t xml:space="preserve"> - </w:t>
      </w:r>
      <w:r w:rsidRPr="0090562A">
        <w:rPr>
          <w:rFonts w:hint="cs"/>
          <w:rtl/>
        </w:rPr>
        <w:t>אפשר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ידוע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לכל</w:t>
      </w:r>
      <w:r w:rsidRPr="0090562A">
        <w:rPr>
          <w:rtl/>
        </w:rPr>
        <w:t xml:space="preserve"> - </w:t>
      </w:r>
      <w:r w:rsidRPr="0090562A">
        <w:rPr>
          <w:rFonts w:hint="cs"/>
          <w:rtl/>
        </w:rPr>
        <w:t>לפני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צאתי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חו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נתענינו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הב</w:t>
      </w:r>
      <w:r w:rsidRPr="0090562A">
        <w:rPr>
          <w:rtl/>
        </w:rPr>
        <w:t>"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הגדול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הווילנאי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לפרסם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הילדים</w:t>
      </w:r>
      <w:r w:rsidRPr="0090562A">
        <w:rPr>
          <w:rtl/>
        </w:rPr>
        <w:t xml:space="preserve"> - </w:t>
      </w:r>
      <w:r w:rsidRPr="0090562A">
        <w:rPr>
          <w:rFonts w:hint="cs"/>
          <w:rtl/>
        </w:rPr>
        <w:t>יוצאי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דופן</w:t>
      </w:r>
      <w:r w:rsidRPr="0090562A">
        <w:rPr>
          <w:rtl/>
        </w:rPr>
        <w:t xml:space="preserve">* - </w:t>
      </w:r>
      <w:r w:rsidRPr="0090562A">
        <w:rPr>
          <w:rFonts w:hint="cs"/>
          <w:rtl/>
        </w:rPr>
        <w:t>שנתחדש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עתה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אצל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הרופאים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ומשמשים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הרבה</w:t>
      </w:r>
      <w:r w:rsidRPr="0090562A">
        <w:rPr>
          <w:rtl/>
        </w:rPr>
        <w:t xml:space="preserve"> - </w:t>
      </w:r>
      <w:r w:rsidRPr="0090562A">
        <w:rPr>
          <w:rFonts w:hint="cs"/>
          <w:rtl/>
        </w:rPr>
        <w:t>אינם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נמולים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בשבת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בזמנה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ואולי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נוגע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בארץ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ובטח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יעמוד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הב</w:t>
      </w:r>
      <w:r w:rsidRPr="0090562A">
        <w:rPr>
          <w:rtl/>
        </w:rPr>
        <w:t>"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ואחתום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הדוש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באהבה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</w:t>
      </w:r>
      <w:r w:rsidR="00C629EA">
        <w:rPr>
          <w:rFonts w:hint="cs"/>
          <w:rtl/>
        </w:rPr>
        <w:t xml:space="preserve">. 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י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טבת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תרצ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</w:p>
    <w:p w14:paraId="5B72AF5A" w14:textId="77777777" w:rsidR="00C629EA" w:rsidRDefault="0090562A" w:rsidP="00C629EA">
      <w:pPr>
        <w:pStyle w:val="3"/>
        <w:bidi/>
        <w:rPr>
          <w:rFonts w:cs="FrankRuehl"/>
          <w:rtl/>
        </w:rPr>
      </w:pPr>
      <w:r w:rsidRPr="0090562A">
        <w:rPr>
          <w:rFonts w:ascii="Arial" w:hAnsi="Arial" w:cs="Arial" w:hint="cs"/>
          <w:rtl/>
        </w:rPr>
        <w:t>●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הכונה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לנתוח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קיסרי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23 ---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לבור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קכח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קא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</w:p>
    <w:p w14:paraId="05F2DB2E" w14:textId="733BE2A4" w:rsidR="00C629EA" w:rsidRDefault="0090562A" w:rsidP="00C629EA">
      <w:pPr>
        <w:jc w:val="both"/>
        <w:rPr>
          <w:rtl/>
        </w:rPr>
      </w:pPr>
      <w:r w:rsidRPr="0090562A">
        <w:rPr>
          <w:rFonts w:hint="cs"/>
          <w:rtl/>
        </w:rPr>
        <w:t>כבוד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היקר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מר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ורב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ישע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רצוני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לבקש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תשומת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הבאים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אולי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זוכר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כבודו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בערך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נפגשגו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בהתאבקות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ועדת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הבחירות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עירנו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למועצה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המקומית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הוציאו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מרשימת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הכוחרים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תלמידי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הישיבה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המלאים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הצרכים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הדרושים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להבוחר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בשנים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ובישיבת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קבע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בעירנו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ושלמו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המס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הקצוב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כחק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בטענתם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שדירתם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בבנין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הישיבה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השייך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המאושרת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בממשלה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דירה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ולדעתם</w:t>
      </w:r>
      <w:r w:rsidRPr="0090562A">
        <w:rPr>
          <w:rtl/>
        </w:rPr>
        <w:t xml:space="preserve"> -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דירה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מחייבת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מס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דירה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המוטל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המחזיק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דירה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בעיר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בסוף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נאלצנו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להגיש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ערעור</w:t>
      </w:r>
      <w:r w:rsidRPr="0090562A">
        <w:rPr>
          <w:rtl/>
        </w:rPr>
        <w:t xml:space="preserve"> - -, </w:t>
      </w:r>
      <w:r w:rsidRPr="0090562A">
        <w:rPr>
          <w:rFonts w:hint="cs"/>
          <w:rtl/>
        </w:rPr>
        <w:t>ואשר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טופס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הפסק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מסור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המכ</w:t>
      </w:r>
      <w:r w:rsidRPr="0090562A">
        <w:rPr>
          <w:rtl/>
        </w:rPr>
        <w:t>"</w:t>
      </w:r>
      <w:r w:rsidRPr="0090562A">
        <w:rPr>
          <w:rFonts w:hint="cs"/>
          <w:rtl/>
        </w:rPr>
        <w:t>ו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ואחרי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שהשאלה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כללית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הארץ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והרבה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מחיזוק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היהדות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תלוי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כדאי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שכבודו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יזכה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במצוה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והזכות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יתגלגל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והנגי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חותם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ברכה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הדו</w:t>
      </w:r>
      <w:r w:rsidRPr="0090562A">
        <w:rPr>
          <w:rtl/>
        </w:rPr>
        <w:t>"</w:t>
      </w:r>
      <w:r w:rsidRPr="0090562A">
        <w:rPr>
          <w:rFonts w:hint="cs"/>
          <w:rtl/>
        </w:rPr>
        <w:t>ש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ברק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שכט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תש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24 ---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יב</w:t>
      </w:r>
      <w:r>
        <w:rPr>
          <w:rFonts w:cs="FrankRuehl"/>
          <w:rtl/>
        </w:rPr>
        <w:t xml:space="preserve"> </w:t>
      </w:r>
    </w:p>
    <w:p w14:paraId="37C89AF8" w14:textId="77777777" w:rsidR="00C629EA" w:rsidRDefault="0090562A" w:rsidP="00C629EA">
      <w:pPr>
        <w:pStyle w:val="3"/>
        <w:bidi/>
        <w:rPr>
          <w:rFonts w:cs="FrankRuehl"/>
          <w:rtl/>
        </w:rPr>
      </w:pPr>
      <w:r w:rsidRPr="0090562A">
        <w:rPr>
          <w:rFonts w:hint="cs"/>
          <w:rtl/>
        </w:rPr>
        <w:lastRenderedPageBreak/>
        <w:t>תוכן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האגרות</w:t>
      </w:r>
      <w:r>
        <w:rPr>
          <w:rFonts w:cs="FrankRuehl"/>
          <w:rtl/>
        </w:rPr>
        <w:t xml:space="preserve"> </w:t>
      </w:r>
    </w:p>
    <w:p w14:paraId="692A569B" w14:textId="551151BA" w:rsidR="00C629EA" w:rsidRDefault="0090562A" w:rsidP="00C629EA">
      <w:pPr>
        <w:jc w:val="both"/>
        <w:rPr>
          <w:rFonts w:cs="FrankRuehl"/>
          <w:rtl/>
        </w:rPr>
      </w:pPr>
      <w:r w:rsidRPr="0090562A">
        <w:rPr>
          <w:rFonts w:hint="cs"/>
          <w:rtl/>
        </w:rPr>
        <w:t>אגרת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יא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שם</w:t>
      </w:r>
      <w:r w:rsidRPr="0090562A">
        <w:rPr>
          <w:rtl/>
        </w:rPr>
        <w:t xml:space="preserve"> "</w:t>
      </w:r>
      <w:r w:rsidRPr="0090562A">
        <w:rPr>
          <w:rFonts w:hint="cs"/>
          <w:rtl/>
        </w:rPr>
        <w:t>מפקפק</w:t>
      </w:r>
      <w:r w:rsidRPr="0090562A">
        <w:rPr>
          <w:rtl/>
        </w:rPr>
        <w:t xml:space="preserve">" </w:t>
      </w:r>
      <w:r w:rsidRPr="0090562A">
        <w:rPr>
          <w:rFonts w:hint="cs"/>
          <w:rtl/>
        </w:rPr>
        <w:t>ניתן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שכשרירות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מרבותיו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יב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עדוד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וחיזוק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לצעיר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ינ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ביאור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הודאה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בביכורים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ומניעתה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בגזלה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גליון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אודות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הראשונים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באגדות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חז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יטו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דברי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הראשונים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בפסקיהם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בחדושיהם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אצלנו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למעשה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פעמים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שהראשונים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כתבו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פירושם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דרך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</w:t>
      </w:r>
      <w:r w:rsidRPr="0090562A">
        <w:rPr>
          <w:rtl/>
        </w:rPr>
        <w:t>"</w:t>
      </w:r>
      <w:r w:rsidRPr="0090562A">
        <w:rPr>
          <w:rFonts w:hint="cs"/>
          <w:rtl/>
        </w:rPr>
        <w:t>מ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ח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ואלו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דא</w:t>
      </w:r>
      <w:r w:rsidRPr="0090562A">
        <w:rPr>
          <w:rtl/>
        </w:rPr>
        <w:t>"</w:t>
      </w:r>
      <w:r w:rsidRPr="0090562A">
        <w:rPr>
          <w:rFonts w:hint="cs"/>
          <w:rtl/>
        </w:rPr>
        <w:t>ח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יח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לפעמים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נכון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לדקדק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במכוון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לדקדק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בלשון</w:t>
      </w:r>
      <w:r w:rsidRPr="0090562A">
        <w:rPr>
          <w:rtl/>
        </w:rPr>
        <w:t xml:space="preserve">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נקטו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במשנה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שתיקבע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יותר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בלב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התלמידים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יט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הרצים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הכלשנות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וחקר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הלשון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מידה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ואינה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מידה</w:t>
      </w:r>
      <w:r w:rsidRPr="0090562A">
        <w:rPr>
          <w:rtl/>
        </w:rPr>
        <w:t xml:space="preserve"> - </w:t>
      </w:r>
      <w:r w:rsidRPr="0090562A">
        <w:rPr>
          <w:rFonts w:hint="cs"/>
          <w:rtl/>
        </w:rPr>
        <w:t>בענין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התוספתא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שבידינו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המשך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t>u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כא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שמחתני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בדברי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תורתך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כב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לקחת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עגין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ובעל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גונים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שונים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25 ---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קכב</w:t>
      </w:r>
      <w:r>
        <w:rPr>
          <w:rFonts w:cs="FrankRuehl"/>
          <w:rtl/>
        </w:rPr>
        <w:t xml:space="preserve"> </w:t>
      </w:r>
      <w:r w:rsidR="00C629EA">
        <w:rPr>
          <w:rFonts w:hint="cs"/>
          <w:rtl/>
        </w:rPr>
        <w:t xml:space="preserve"> ==</w:t>
      </w:r>
      <w:r>
        <w:rPr>
          <w:rFonts w:cs="FrankRuehl"/>
          <w:rtl/>
        </w:rPr>
        <w:t xml:space="preserve"> </w:t>
      </w:r>
    </w:p>
    <w:p w14:paraId="352D0A40" w14:textId="77777777" w:rsidR="00C629EA" w:rsidRDefault="0090562A" w:rsidP="00C629EA">
      <w:pPr>
        <w:pStyle w:val="3"/>
        <w:bidi/>
        <w:rPr>
          <w:rtl/>
        </w:rPr>
      </w:pPr>
      <w:r w:rsidRPr="0090562A">
        <w:rPr>
          <w:rFonts w:hint="cs"/>
          <w:rtl/>
        </w:rPr>
        <w:t>קב</w:t>
      </w:r>
      <w:r w:rsidRPr="0090562A">
        <w:rPr>
          <w:rtl/>
        </w:rPr>
        <w:t>.</w:t>
      </w:r>
    </w:p>
    <w:p w14:paraId="46FBA13C" w14:textId="4BA5DD71" w:rsidR="0090562A" w:rsidRDefault="0090562A" w:rsidP="00C629EA">
      <w:pPr>
        <w:jc w:val="both"/>
        <w:rPr>
          <w:rtl/>
        </w:rPr>
      </w:pPr>
      <w:r>
        <w:rPr>
          <w:rFonts w:cs="FrankRuehl"/>
          <w:rtl/>
        </w:rPr>
        <w:t xml:space="preserve"> </w:t>
      </w:r>
      <w:r w:rsidRPr="0090562A">
        <w:rPr>
          <w:rFonts w:ascii="Arial" w:hAnsi="Arial" w:cs="Arial" w:hint="cs"/>
          <w:rtl/>
        </w:rPr>
        <w:t>●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אחדשה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באה</w:t>
      </w:r>
      <w:r w:rsidRPr="0090562A">
        <w:rPr>
          <w:rtl/>
        </w:rPr>
        <w:t>"</w:t>
      </w:r>
      <w:r w:rsidRPr="0090562A">
        <w:rPr>
          <w:rFonts w:hint="cs"/>
          <w:rtl/>
        </w:rPr>
        <w:t>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המשא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ומתן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תוצאותיו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מקום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להסביר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להממשלה</w:t>
      </w:r>
      <w:r w:rsidRPr="0090562A">
        <w:rPr>
          <w:rtl/>
        </w:rPr>
        <w:t xml:space="preserve"> [</w:t>
      </w:r>
      <w:r w:rsidRPr="0090562A">
        <w:rPr>
          <w:rFonts w:hint="cs"/>
          <w:rtl/>
        </w:rPr>
        <w:t>המעונינת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בשעה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ליצור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אויר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שמירת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בארצנו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הק</w:t>
      </w:r>
      <w:r w:rsidRPr="0090562A">
        <w:rPr>
          <w:rtl/>
        </w:rPr>
        <w:t xml:space="preserve">'.]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אפשר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להשליט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סמכות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הק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בין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שדרות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בקיום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יחידים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מבין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המורמים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מדלת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העם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יהדותם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במדה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ביגונית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כמצות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אנשים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מלומדה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היחידים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והמצוה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חייהם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ורוח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נשמתם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בכחם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משפיעים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שפע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ומבלעדי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היחידים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האלו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אפשרות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להשלטת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במדה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בינונית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ולזאת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יקבעו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אגודה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פרושים</w:t>
      </w:r>
      <w:r w:rsidRPr="0090562A">
        <w:rPr>
          <w:rtl/>
        </w:rPr>
        <w:t xml:space="preserve"> - </w:t>
      </w:r>
      <w:r w:rsidRPr="0090562A">
        <w:rPr>
          <w:rFonts w:hint="cs"/>
          <w:rtl/>
        </w:rPr>
        <w:t>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אחר</w:t>
      </w:r>
      <w:r w:rsidRPr="0090562A">
        <w:rPr>
          <w:rtl/>
        </w:rPr>
        <w:t xml:space="preserve">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ולאשר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האגודה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הזאת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ולסנפה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לאיזה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הנצרך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לשימוש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מבעלי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הסמכות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בדת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ולהכיר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התקנות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האגודה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הזאת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יסודן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כחק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דתי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חק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הממשלה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רשאי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לעקף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עליהם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נגד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התקנות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האלו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מציאות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אגורה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תתן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מקום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להשתדלות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מיוחדת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ההזדמנויות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ואחתום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באה</w:t>
      </w:r>
      <w:r w:rsidRPr="0090562A">
        <w:rPr>
          <w:rtl/>
        </w:rPr>
        <w:t>"</w:t>
      </w:r>
      <w:r w:rsidRPr="0090562A">
        <w:rPr>
          <w:rFonts w:hint="cs"/>
          <w:rtl/>
        </w:rPr>
        <w:t>ר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</w:p>
    <w:p w14:paraId="397ABC0B" w14:textId="77777777" w:rsidR="00C629EA" w:rsidRDefault="0090562A" w:rsidP="00C629EA">
      <w:pPr>
        <w:pStyle w:val="3"/>
        <w:bidi/>
        <w:rPr>
          <w:rFonts w:cs="FrankRuehl"/>
          <w:rtl/>
        </w:rPr>
      </w:pPr>
      <w:r>
        <w:rPr>
          <w:rFonts w:hint="cs"/>
          <w:rtl/>
        </w:rPr>
        <w:br/>
      </w:r>
      <w:r>
        <w:rPr>
          <w:rFonts w:cs="FrankRuehl"/>
          <w:rtl/>
        </w:rPr>
        <w:t xml:space="preserve"> </w:t>
      </w:r>
      <w:r w:rsidRPr="0090562A">
        <w:rPr>
          <w:rFonts w:ascii="Arial" w:hAnsi="Arial" w:cs="Arial" w:hint="cs"/>
          <w:rtl/>
        </w:rPr>
        <w:t>●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המכתב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נכתב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בזמן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ממשלת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המנדט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26 ---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קכג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קג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</w:p>
    <w:p w14:paraId="2CE91AF4" w14:textId="77777777" w:rsidR="00C629EA" w:rsidRDefault="0090562A" w:rsidP="00C629EA">
      <w:pPr>
        <w:jc w:val="both"/>
        <w:rPr>
          <w:rtl/>
        </w:rPr>
      </w:pPr>
      <w:r w:rsidRPr="0090562A">
        <w:rPr>
          <w:rFonts w:hint="cs"/>
          <w:rtl/>
        </w:rPr>
        <w:t>שלומכון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ישגא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יקרתכם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הגיעני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מכתבי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כיוון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תביעה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חלילה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וממילא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צריך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לסילוק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תביעה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אך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כפי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שאמרתי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הממשלה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מעונינת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שתהא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הנהגה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דתית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בארץ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ולפיכך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לחשוב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שתתן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קשבת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רקע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ויש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להסכירה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אפשר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שדרות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בקיום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תמידי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באופן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יותר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מרומם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בין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היחידים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שתורתם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ויראתם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עיקר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מטרתם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בחיים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יצא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שלהבת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לעם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כולו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ואפשר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ליסד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אגודה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בשם</w:t>
      </w:r>
      <w:r w:rsidRPr="0090562A">
        <w:rPr>
          <w:rtl/>
        </w:rPr>
        <w:t xml:space="preserve"> "</w:t>
      </w:r>
      <w:r w:rsidRPr="0090562A">
        <w:rPr>
          <w:rFonts w:hint="cs"/>
          <w:rtl/>
        </w:rPr>
        <w:t>פרושים</w:t>
      </w:r>
      <w:r w:rsidRPr="0090562A">
        <w:rPr>
          <w:rtl/>
        </w:rPr>
        <w:t xml:space="preserve">", </w:t>
      </w:r>
      <w:r w:rsidRPr="0090562A">
        <w:rPr>
          <w:rFonts w:hint="cs"/>
          <w:rtl/>
        </w:rPr>
        <w:t>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אחר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ושתכיר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הממשלה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להטיל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עליהם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המפריעם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בכיוונם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ולחשוב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עיקריהם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שקבעו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התחומים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שהתוז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לקיום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רתי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הפרעתם</w:t>
      </w:r>
      <w:r w:rsidRPr="0090562A">
        <w:rPr>
          <w:rtl/>
        </w:rPr>
        <w:t xml:space="preserve"> - </w:t>
      </w:r>
      <w:r w:rsidRPr="0090562A">
        <w:rPr>
          <w:rFonts w:hint="cs"/>
          <w:rtl/>
        </w:rPr>
        <w:t>להפרעת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הדת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להתיעץ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עו</w:t>
      </w:r>
      <w:r w:rsidRPr="0090562A">
        <w:rPr>
          <w:rtl/>
        </w:rPr>
        <w:t>"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להכניס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במסגרת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חקי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אז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יהי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מקום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להשתדלות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לשחררם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ממס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חינוך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וכיו</w:t>
      </w:r>
      <w:r w:rsidRPr="0090562A">
        <w:rPr>
          <w:rtl/>
        </w:rPr>
        <w:t>"</w:t>
      </w:r>
      <w:r w:rsidRPr="0090562A">
        <w:rPr>
          <w:rFonts w:hint="cs"/>
          <w:rtl/>
        </w:rPr>
        <w:t>ב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דהוא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משמש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עכשו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למפריע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lastRenderedPageBreak/>
        <w:t>ישר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בחינוך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תשב</w:t>
      </w:r>
      <w:r w:rsidRPr="0090562A">
        <w:rPr>
          <w:rtl/>
        </w:rPr>
        <w:t>"</w:t>
      </w:r>
      <w:r w:rsidRPr="0090562A">
        <w:rPr>
          <w:rFonts w:hint="cs"/>
          <w:rtl/>
        </w:rPr>
        <w:t>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אחרי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הישובים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כמובן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ואחתום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הדו</w:t>
      </w:r>
      <w:r w:rsidRPr="0090562A">
        <w:rPr>
          <w:rtl/>
        </w:rPr>
        <w:t>"</w:t>
      </w:r>
      <w:r w:rsidRPr="0090562A">
        <w:rPr>
          <w:rFonts w:hint="cs"/>
          <w:rtl/>
        </w:rPr>
        <w:t>ש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  <w:r w:rsidR="00C629EA">
        <w:rPr>
          <w:rFonts w:hint="cs"/>
          <w:rtl/>
        </w:rPr>
        <w:t xml:space="preserve"> 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למב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תש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בגי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ברק</w:t>
      </w:r>
    </w:p>
    <w:p w14:paraId="11FDB842" w14:textId="77777777" w:rsidR="00C629EA" w:rsidRDefault="0090562A" w:rsidP="00C629EA">
      <w:pPr>
        <w:pStyle w:val="3"/>
        <w:bidi/>
        <w:rPr>
          <w:rtl/>
        </w:rPr>
      </w:pPr>
      <w:r>
        <w:rPr>
          <w:rFonts w:cs="FrankRuehl"/>
          <w:rtl/>
        </w:rPr>
        <w:t xml:space="preserve"> </w:t>
      </w:r>
      <w:r w:rsidRPr="0090562A">
        <w:rPr>
          <w:rFonts w:ascii="Arial" w:hAnsi="Arial" w:cs="Arial" w:hint="cs"/>
          <w:rtl/>
        </w:rPr>
        <w:t>●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כנ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27 ---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קד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</w:p>
    <w:p w14:paraId="7AC54FD2" w14:textId="05BBD597" w:rsidR="0090562A" w:rsidRDefault="0090562A" w:rsidP="00C629EA">
      <w:pPr>
        <w:jc w:val="both"/>
        <w:rPr>
          <w:rtl/>
        </w:rPr>
      </w:pPr>
      <w:r w:rsidRPr="0090562A">
        <w:rPr>
          <w:rFonts w:hint="cs"/>
          <w:rtl/>
        </w:rPr>
        <w:t>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ענחי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ציבויי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סודי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רצתי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להתיעץ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כתר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סליט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יאולי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יודמן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להיות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בסביבותגו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טוב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והנגי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חרם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שלח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הדוש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</w:p>
    <w:p w14:paraId="327BD441" w14:textId="77777777" w:rsidR="00C629EA" w:rsidRDefault="0090562A" w:rsidP="00C629EA">
      <w:pPr>
        <w:pStyle w:val="3"/>
        <w:bidi/>
        <w:rPr>
          <w:rtl/>
        </w:rPr>
      </w:pPr>
      <w:r>
        <w:rPr>
          <w:rFonts w:hint="cs"/>
          <w:rtl/>
        </w:rPr>
        <w:br/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קה</w:t>
      </w:r>
      <w:r w:rsidRPr="0090562A">
        <w:rPr>
          <w:rtl/>
        </w:rPr>
        <w:t>.</w:t>
      </w:r>
    </w:p>
    <w:p w14:paraId="03F6CB4C" w14:textId="77777777" w:rsidR="00C629EA" w:rsidRDefault="0090562A" w:rsidP="00C629EA">
      <w:pPr>
        <w:jc w:val="both"/>
        <w:rPr>
          <w:rtl/>
        </w:rPr>
      </w:pPr>
      <w:r>
        <w:rPr>
          <w:rFonts w:cs="FrankRuehl"/>
          <w:rtl/>
        </w:rPr>
        <w:t xml:space="preserve"> </w:t>
      </w:r>
      <w:r w:rsidRPr="0090562A">
        <w:rPr>
          <w:rFonts w:ascii="Arial" w:hAnsi="Arial" w:cs="Arial" w:hint="cs"/>
          <w:rtl/>
        </w:rPr>
        <w:t>●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הנידון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מדמן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פע</w:t>
      </w:r>
      <w:r w:rsidR="00C629EA">
        <w:rPr>
          <w:rFonts w:hint="cs"/>
          <w:rtl/>
        </w:rPr>
        <w:t>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כשבודקים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העירובין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ושש</w:t>
      </w:r>
      <w:r w:rsidRPr="0090562A">
        <w:rPr>
          <w:rtl/>
        </w:rPr>
        <w:t>"</w:t>
      </w:r>
      <w:r w:rsidRPr="0090562A">
        <w:rPr>
          <w:rFonts w:hint="cs"/>
          <w:rtl/>
        </w:rPr>
        <w:t>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שימצאו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שהצו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כולן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קיימות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באופן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אפשר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להחי</w:t>
      </w:r>
      <w:r w:rsidRPr="0090562A">
        <w:rPr>
          <w:rtl/>
        </w:rPr>
        <w:t xml:space="preserve">: </w:t>
      </w:r>
      <w:r w:rsidRPr="0090562A">
        <w:rPr>
          <w:rFonts w:hint="cs"/>
          <w:rtl/>
        </w:rPr>
        <w:t>בשבת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נבדק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סמך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שבדקו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לפני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שכת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העבר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שהדבד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בלב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שכבר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מחיצות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העיד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קיימות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יווש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מרוב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תינוקות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מטפחין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אימחי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מתקלקל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ובכל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פעם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שמוצאין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מקולקל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הספק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נתקלקל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השבת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קדם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השבת</w:t>
      </w:r>
      <w:r w:rsidRPr="0090562A">
        <w:rPr>
          <w:rtl/>
        </w:rPr>
        <w:t xml:space="preserve"> ** , </w:t>
      </w:r>
      <w:r w:rsidRPr="0090562A">
        <w:rPr>
          <w:rFonts w:hint="cs"/>
          <w:rtl/>
        </w:rPr>
        <w:t>רהסיבות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שמתקלקלות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בהן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מצויות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יום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ותיכף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התיקו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זהו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הנידון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ascii="Arial" w:hAnsi="Arial" w:cs="Arial" w:hint="cs"/>
          <w:rtl/>
        </w:rPr>
        <w:t>●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גליוי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לתשרמה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נאר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', </w:t>
      </w:r>
      <w:r w:rsidRPr="0090562A">
        <w:rPr>
          <w:rFonts w:hint="cs"/>
          <w:rtl/>
        </w:rPr>
        <w:t>שהתיד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לטלטל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בשבה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סמך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בדיקו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הליב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צש</w:t>
      </w:r>
      <w:r w:rsidRPr="0090562A">
        <w:rPr>
          <w:rtl/>
        </w:rPr>
        <w:t>"</w:t>
      </w:r>
      <w:r w:rsidRPr="0090562A">
        <w:rPr>
          <w:rFonts w:hint="cs"/>
          <w:rtl/>
        </w:rPr>
        <w:t>ך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.* </w:t>
      </w:r>
      <w:r w:rsidRPr="0090562A">
        <w:rPr>
          <w:rFonts w:hint="cs"/>
          <w:rtl/>
        </w:rPr>
        <w:t>לאתי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התיקח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28 ---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לצור</w:t>
      </w:r>
      <w:r>
        <w:rPr>
          <w:rFonts w:cs="FrankRuehl"/>
          <w:rtl/>
        </w:rPr>
        <w:t xml:space="preserve"> </w:t>
      </w:r>
    </w:p>
    <w:p w14:paraId="49A2D566" w14:textId="77777777" w:rsidR="00C629EA" w:rsidRDefault="0090562A" w:rsidP="00C629EA">
      <w:pPr>
        <w:pStyle w:val="3"/>
        <w:bidi/>
        <w:rPr>
          <w:rFonts w:cs="FrankRuehl"/>
          <w:rtl/>
        </w:rPr>
      </w:pPr>
      <w:r w:rsidRPr="0090562A">
        <w:rPr>
          <w:rFonts w:hint="cs"/>
          <w:rtl/>
        </w:rPr>
        <w:t>קו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</w:p>
    <w:p w14:paraId="771CE8F0" w14:textId="2DE1C72D" w:rsidR="00C629EA" w:rsidRDefault="0090562A" w:rsidP="00C629EA">
      <w:pPr>
        <w:jc w:val="both"/>
        <w:rPr>
          <w:rFonts w:cs="FrankRuehl"/>
          <w:rtl/>
        </w:rPr>
      </w:pPr>
      <w:r w:rsidRPr="0090562A">
        <w:rPr>
          <w:rFonts w:hint="cs"/>
          <w:rtl/>
        </w:rPr>
        <w:t>רגיעני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תשובת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הגאון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רח</w:t>
      </w:r>
      <w:r w:rsidRPr="0090562A">
        <w:rPr>
          <w:rtl/>
        </w:rPr>
        <w:t>"</w:t>
      </w:r>
      <w:r w:rsidRPr="0090562A">
        <w:rPr>
          <w:rFonts w:hint="cs"/>
          <w:rtl/>
        </w:rPr>
        <w:t>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שליט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מקוה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ל־מציא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לכם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הסך</w:t>
      </w:r>
      <w:r w:rsidRPr="0090562A">
        <w:rPr>
          <w:rtl/>
        </w:rPr>
        <w:t xml:space="preserve"> 500 </w:t>
      </w:r>
      <w:r w:rsidRPr="0090562A">
        <w:rPr>
          <w:rFonts w:hint="cs"/>
          <w:rtl/>
        </w:rPr>
        <w:t>לא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למען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לכם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האפשרות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ופמי־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שבילית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כהלכתה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וכבר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לקח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אדות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>
        <w:rPr>
          <w:rFonts w:cs="FrankRuehl"/>
          <w:rtl/>
        </w:rPr>
        <w:t xml:space="preserve"> </w:t>
      </w:r>
      <w:r w:rsidRPr="0090562A">
        <w:rPr>
          <w:rtl/>
        </w:rPr>
        <w:t>- 00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מליכם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לכתן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ועד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מפקח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יהי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לכם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אמון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שייכש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האמון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וימסר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הכסף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למסחו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לעבודת</w:t>
      </w:r>
      <w:r>
        <w:rPr>
          <w:rFonts w:cs="FrankRuehl"/>
          <w:rtl/>
        </w:rPr>
        <w:t xml:space="preserve"> </w:t>
      </w:r>
      <w:r w:rsidRPr="0090562A">
        <w:rPr>
          <w:rtl/>
        </w:rPr>
        <w:t>-</w:t>
      </w:r>
      <w:r w:rsidRPr="0090562A">
        <w:rPr>
          <w:rFonts w:hint="cs"/>
          <w:rtl/>
        </w:rPr>
        <w:t>בניי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במחנכם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בשנת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השמיטה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באופן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כפי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אשר</w:t>
      </w:r>
      <w:r>
        <w:rPr>
          <w:rFonts w:cs="FrankRuehl"/>
          <w:rtl/>
        </w:rPr>
        <w:t xml:space="preserve"> </w:t>
      </w:r>
      <w:r w:rsidRPr="0090562A">
        <w:rPr>
          <w:rtl/>
        </w:rPr>
        <w:t>"</w:t>
      </w:r>
      <w:r w:rsidRPr="0090562A">
        <w:rPr>
          <w:rFonts w:hint="cs"/>
          <w:rtl/>
        </w:rPr>
        <w:t>מצא</w:t>
      </w:r>
      <w:r w:rsidRPr="0090562A">
        <w:rPr>
          <w:rtl/>
        </w:rPr>
        <w:t xml:space="preserve">: </w:t>
      </w:r>
      <w:r w:rsidRPr="0090562A">
        <w:rPr>
          <w:rFonts w:hint="cs"/>
          <w:rtl/>
        </w:rPr>
        <w:t>לנכו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לפניכם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והקימו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הועד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והודיעו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רכתבת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למרן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הגרח</w:t>
      </w:r>
      <w:r w:rsidRPr="0090562A">
        <w:rPr>
          <w:rtl/>
        </w:rPr>
        <w:t>"</w:t>
      </w:r>
      <w:r w:rsidRPr="0090562A">
        <w:rPr>
          <w:rFonts w:hint="cs"/>
          <w:rtl/>
        </w:rPr>
        <w:t>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שליט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שתפרשו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>
        <w:rPr>
          <w:rFonts w:cs="FrankRuehl"/>
          <w:rtl/>
        </w:rPr>
        <w:t xml:space="preserve"> </w:t>
      </w:r>
      <w:r w:rsidRPr="0090562A">
        <w:rPr>
          <w:rtl/>
        </w:rPr>
        <w:t>"</w:t>
      </w:r>
      <w:r w:rsidRPr="0090562A">
        <w:rPr>
          <w:rFonts w:hint="cs"/>
          <w:rtl/>
        </w:rPr>
        <w:t>בנית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שימוש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הכסף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במכתבכם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גם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תבטיתו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במכתבכם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שתנינו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ארמתכם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ינחילוה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בשביעית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  <w:r w:rsidR="00C629EA">
        <w:rPr>
          <w:rFonts w:hint="cs"/>
          <w:rtl/>
        </w:rPr>
        <w:t xml:space="preserve"> </w:t>
      </w:r>
      <w:r>
        <w:rPr>
          <w:rFonts w:cs="FrankRuehl"/>
          <w:rtl/>
        </w:rPr>
        <w:t xml:space="preserve"> </w:t>
      </w:r>
      <w:r w:rsidRPr="0090562A">
        <w:rPr>
          <w:rtl/>
        </w:rPr>
        <w:t>: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להודיעני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בקבלתכם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מכתבי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ג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מנ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תרצ</w:t>
      </w:r>
      <w:r w:rsidRPr="0090562A">
        <w:rPr>
          <w:rtl/>
        </w:rPr>
        <w:t>"</w:t>
      </w:r>
      <w:r w:rsidRPr="0090562A">
        <w:rPr>
          <w:rFonts w:hint="cs"/>
          <w:rtl/>
        </w:rPr>
        <w:t>ז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</w:p>
    <w:p w14:paraId="5B4D88FF" w14:textId="488D7DB8" w:rsidR="00C629EA" w:rsidRDefault="0090562A" w:rsidP="00C629EA">
      <w:pPr>
        <w:pStyle w:val="3"/>
        <w:bidi/>
        <w:rPr>
          <w:rFonts w:cs="FrankRuehl"/>
          <w:rtl/>
        </w:rPr>
      </w:pPr>
      <w:r w:rsidRPr="0090562A">
        <w:rPr>
          <w:rFonts w:hint="cs"/>
          <w:rtl/>
        </w:rPr>
        <w:t>קז</w:t>
      </w:r>
      <w:r w:rsidRPr="0090562A">
        <w:rPr>
          <w:rtl/>
        </w:rPr>
        <w:t>.</w:t>
      </w:r>
    </w:p>
    <w:p w14:paraId="15A2F3DA" w14:textId="5598A061" w:rsidR="0090562A" w:rsidRDefault="0090562A" w:rsidP="00C629EA">
      <w:pPr>
        <w:jc w:val="both"/>
        <w:rPr>
          <w:rtl/>
        </w:rPr>
      </w:pPr>
      <w:r w:rsidRPr="0090562A">
        <w:rPr>
          <w:rFonts w:hint="cs"/>
          <w:rtl/>
        </w:rPr>
        <w:t>שלר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רב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מכתבכם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בצירוף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רברים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אחדים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שלחתי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להגאון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רו</w:t>
      </w:r>
      <w:r w:rsidRPr="0090562A">
        <w:rPr>
          <w:rtl/>
        </w:rPr>
        <w:t>"</w:t>
      </w:r>
      <w:r w:rsidRPr="0090562A">
        <w:rPr>
          <w:rFonts w:hint="cs"/>
          <w:rtl/>
        </w:rPr>
        <w:t>ע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שליט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לווילנא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נכון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שתשלחו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מכתבכם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להגאון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ברוך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29 ---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קכו</w:t>
      </w:r>
      <w:r>
        <w:rPr>
          <w:rFonts w:cs="FrankRuehl"/>
          <w:rtl/>
        </w:rPr>
        <w:t xml:space="preserve"> </w:t>
      </w:r>
      <w:r w:rsidR="00C629EA">
        <w:rPr>
          <w:rFonts w:hint="cs"/>
          <w:rtl/>
        </w:rPr>
        <w:t xml:space="preserve"> ==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דוב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ולהגאון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וסרמן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שליט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כדי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לזרז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הדבר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הערתי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</w:t>
      </w:r>
      <w:r w:rsidRPr="0090562A">
        <w:rPr>
          <w:rtl/>
        </w:rPr>
        <w:t>"</w:t>
      </w:r>
      <w:r w:rsidRPr="0090562A">
        <w:rPr>
          <w:rFonts w:hint="cs"/>
          <w:rtl/>
        </w:rPr>
        <w:t>צ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במכתבם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מספקת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שכתבתי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להגרח</w:t>
      </w:r>
      <w:r w:rsidRPr="0090562A">
        <w:rPr>
          <w:rtl/>
        </w:rPr>
        <w:t>"</w:t>
      </w:r>
      <w:r w:rsidRPr="0090562A">
        <w:rPr>
          <w:rFonts w:hint="cs"/>
          <w:rtl/>
        </w:rPr>
        <w:t>ע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שליט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יעשו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הישוב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הגרח</w:t>
      </w:r>
      <w:r w:rsidRPr="0090562A">
        <w:rPr>
          <w:rtl/>
        </w:rPr>
        <w:t>"</w:t>
      </w:r>
      <w:r w:rsidRPr="0090562A">
        <w:rPr>
          <w:rFonts w:hint="cs"/>
          <w:rtl/>
        </w:rPr>
        <w:t>ע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>'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קח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רב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לרגלי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התעמולה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כשילוח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משלחת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לאה</w:t>
      </w:r>
      <w:r w:rsidRPr="0090562A">
        <w:rPr>
          <w:rtl/>
        </w:rPr>
        <w:t>"</w:t>
      </w:r>
      <w:r w:rsidRPr="0090562A">
        <w:rPr>
          <w:rFonts w:hint="cs"/>
          <w:rtl/>
        </w:rPr>
        <w:t>ב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הנגי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מבקשס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עבורם</w:t>
      </w:r>
      <w:r w:rsidRPr="0090562A">
        <w:rPr>
          <w:rtl/>
        </w:rPr>
        <w:t xml:space="preserve"> 20 </w:t>
      </w:r>
      <w:r w:rsidRPr="0090562A">
        <w:rPr>
          <w:rFonts w:hint="cs"/>
          <w:rtl/>
        </w:rPr>
        <w:t>לא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lastRenderedPageBreak/>
        <w:t>יואילו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להרשות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להלוות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מזה</w:t>
      </w: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5 </w:t>
      </w:r>
      <w:r w:rsidRPr="0090562A">
        <w:rPr>
          <w:rFonts w:hint="cs"/>
          <w:rtl/>
        </w:rPr>
        <w:t>לא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הוצאת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המשלחת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יתנו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שט</w:t>
      </w:r>
      <w:r w:rsidRPr="0090562A">
        <w:rPr>
          <w:rtl/>
        </w:rPr>
        <w:t>"</w:t>
      </w:r>
      <w:r w:rsidRPr="0090562A">
        <w:rPr>
          <w:rFonts w:hint="cs"/>
          <w:rtl/>
        </w:rPr>
        <w:t>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</w:t>
      </w:r>
      <w:r w:rsidRPr="0090562A">
        <w:rPr>
          <w:rtl/>
        </w:rPr>
        <w:t>'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חדשים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בחתימת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הדבר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נחוץ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ויוצר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תקוה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טובה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להפועלים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כולם</w:t>
      </w:r>
      <w:r w:rsidRPr="0090562A">
        <w:rPr>
          <w:rtl/>
        </w:rPr>
        <w:t>. (</w:t>
      </w:r>
      <w:r w:rsidRPr="0090562A">
        <w:rPr>
          <w:rFonts w:hint="cs"/>
          <w:rtl/>
        </w:rPr>
        <w:t>יואילו</w:t>
      </w:r>
      <w:r w:rsidRPr="0090562A">
        <w:rPr>
          <w:rtl/>
        </w:rPr>
        <w:t xml:space="preserve">) </w:t>
      </w:r>
      <w:r w:rsidRPr="0090562A">
        <w:rPr>
          <w:rFonts w:hint="cs"/>
          <w:rtl/>
        </w:rPr>
        <w:t>להשיב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הסכמתם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להמכ</w:t>
      </w:r>
      <w:r w:rsidRPr="0090562A">
        <w:rPr>
          <w:rtl/>
        </w:rPr>
        <w:t>"</w:t>
      </w:r>
      <w:r w:rsidRPr="0090562A">
        <w:rPr>
          <w:rFonts w:hint="cs"/>
          <w:rtl/>
        </w:rPr>
        <w:t>ז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בברכה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וכבוד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</w:p>
    <w:p w14:paraId="021D4CFF" w14:textId="77777777" w:rsidR="00C629EA" w:rsidRDefault="0090562A" w:rsidP="00C629EA">
      <w:pPr>
        <w:jc w:val="both"/>
        <w:rPr>
          <w:rFonts w:cs="FrankRuehl"/>
          <w:rtl/>
        </w:rPr>
      </w:pPr>
      <w:r>
        <w:rPr>
          <w:rFonts w:hint="cs"/>
          <w:rtl/>
        </w:rPr>
        <w:br/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עש</w:t>
      </w:r>
      <w:r w:rsidRPr="0090562A">
        <w:rPr>
          <w:rtl/>
        </w:rPr>
        <w:t>"</w:t>
      </w:r>
      <w:r w:rsidRPr="0090562A">
        <w:rPr>
          <w:rFonts w:hint="cs"/>
          <w:rtl/>
        </w:rPr>
        <w:t>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בני־ברק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שמעתי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שיש</w:t>
      </w:r>
      <w:r w:rsidRPr="0090562A">
        <w:rPr>
          <w:rtl/>
        </w:rPr>
        <w:t xml:space="preserve"> 70 </w:t>
      </w:r>
      <w:r w:rsidRPr="0090562A">
        <w:rPr>
          <w:rFonts w:hint="cs"/>
          <w:rtl/>
        </w:rPr>
        <w:t>לא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תח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לתמוך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בשומרי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שביעית</w:t>
      </w:r>
      <w:r w:rsidRPr="0090562A">
        <w:rPr>
          <w:rtl/>
        </w:rPr>
        <w:t xml:space="preserve"> -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30 ---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לצור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קט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>'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חדשי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מספר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אצלי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הרב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נ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וסיפר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הקיבוץ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הובטח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תמיכה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מכונת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החליבה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והג</w:t>
      </w:r>
      <w:r w:rsidRPr="0090562A">
        <w:rPr>
          <w:rtl/>
        </w:rPr>
        <w:t>"</w:t>
      </w:r>
      <w:r w:rsidRPr="0090562A">
        <w:rPr>
          <w:rFonts w:hint="cs"/>
          <w:rtl/>
        </w:rPr>
        <w:t>ר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שיחי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היה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בחו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והענין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תכוף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לשלם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עבור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המכונה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ולזאת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נתתי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פתקא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אודות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להר</w:t>
      </w:r>
      <w:r w:rsidRPr="0090562A">
        <w:rPr>
          <w:rtl/>
        </w:rPr>
        <w:t xml:space="preserve">' - - </w:t>
      </w:r>
      <w:r w:rsidRPr="0090562A">
        <w:rPr>
          <w:rFonts w:hint="cs"/>
          <w:rtl/>
        </w:rPr>
        <w:t>נ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, - </w:t>
      </w:r>
      <w:r w:rsidRPr="0090562A">
        <w:rPr>
          <w:rFonts w:hint="cs"/>
          <w:rtl/>
        </w:rPr>
        <w:t>והוא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חתם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השטר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בתור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ערב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סך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הרב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הבטיח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ישולם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בזמנו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ועכשו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זמ</w:t>
      </w:r>
      <w:r w:rsidRPr="0090562A">
        <w:rPr>
          <w:rtl/>
        </w:rPr>
        <w:t>"</w:t>
      </w:r>
      <w:r w:rsidRPr="0090562A">
        <w:rPr>
          <w:rFonts w:hint="cs"/>
          <w:rtl/>
        </w:rPr>
        <w:t>פ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ותובעים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אותו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לו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היה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פה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בטח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מסדר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ועכשו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צריך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להשתדל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שיסודר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הדבר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עד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עכשו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התנהג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הקיבוץ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באמון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וקנה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אמון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ברחוב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ובטח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יזהרו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לחיזוק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האמון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והנכון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הדו</w:t>
      </w:r>
      <w:r w:rsidRPr="0090562A">
        <w:rPr>
          <w:rtl/>
        </w:rPr>
        <w:t>"</w:t>
      </w:r>
      <w:r w:rsidRPr="0090562A">
        <w:rPr>
          <w:rFonts w:hint="cs"/>
          <w:rtl/>
        </w:rPr>
        <w:t>ש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ז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אדר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תש</w:t>
      </w:r>
      <w:r w:rsidRPr="0090562A">
        <w:rPr>
          <w:rtl/>
        </w:rPr>
        <w:t>"</w:t>
      </w:r>
      <w:r w:rsidRPr="0090562A">
        <w:rPr>
          <w:rFonts w:hint="cs"/>
          <w:rtl/>
        </w:rPr>
        <w:t>ז</w:t>
      </w:r>
      <w:r>
        <w:rPr>
          <w:rFonts w:cs="FrankRuehl"/>
          <w:rtl/>
        </w:rPr>
        <w:t xml:space="preserve"> </w:t>
      </w:r>
    </w:p>
    <w:p w14:paraId="06581B85" w14:textId="77777777" w:rsidR="00C629EA" w:rsidRDefault="0090562A" w:rsidP="00C629EA">
      <w:pPr>
        <w:pStyle w:val="3"/>
        <w:bidi/>
        <w:rPr>
          <w:rtl/>
        </w:rPr>
      </w:pPr>
      <w:r w:rsidRPr="0090562A">
        <w:rPr>
          <w:rFonts w:hint="cs"/>
          <w:rtl/>
        </w:rPr>
        <w:t>קי</w:t>
      </w:r>
      <w:r w:rsidRPr="0090562A">
        <w:rPr>
          <w:rtl/>
        </w:rPr>
        <w:t>.</w:t>
      </w:r>
    </w:p>
    <w:p w14:paraId="37890163" w14:textId="391F71A8" w:rsidR="0090562A" w:rsidRDefault="0090562A" w:rsidP="00C629EA">
      <w:pPr>
        <w:jc w:val="both"/>
        <w:rPr>
          <w:rtl/>
        </w:rPr>
      </w:pP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* </w:t>
      </w:r>
      <w:r w:rsidRPr="0090562A">
        <w:rPr>
          <w:rFonts w:hint="cs"/>
          <w:rtl/>
        </w:rPr>
        <w:t>שלו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ורב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ישע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אחדשה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באהבה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המעיק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הבא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לרגלי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ההרגל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בסבל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חסרה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ההתעוררות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אולי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אפשר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להשתחרר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מזה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ascii="Arial" w:hAnsi="Arial" w:cs="Arial" w:hint="cs"/>
          <w:rtl/>
        </w:rPr>
        <w:t>●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המכתב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נכתב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בזמן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ממשלת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המנדט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31 ---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אכרות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הגד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</w:t>
      </w:r>
      <w:r w:rsidRPr="0090562A">
        <w:rPr>
          <w:rtl/>
        </w:rPr>
        <w:t>"</w:t>
      </w:r>
      <w:r w:rsidRPr="0090562A">
        <w:rPr>
          <w:rFonts w:hint="cs"/>
          <w:rtl/>
        </w:rPr>
        <w:t>פ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העמל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וכשרון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המרץ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עלתה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בידם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לשתרר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רחידים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ממסים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המשתמשים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בידי</w:t>
      </w:r>
      <w:r w:rsidRPr="0090562A">
        <w:rPr>
          <w:rtl/>
        </w:rPr>
        <w:t xml:space="preserve"> ... </w:t>
      </w:r>
      <w:r w:rsidRPr="0090562A">
        <w:rPr>
          <w:rFonts w:hint="cs"/>
          <w:rtl/>
        </w:rPr>
        <w:t>נגר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באופן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יש־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: </w:t>
      </w:r>
      <w:r w:rsidRPr="0090562A">
        <w:rPr>
          <w:rFonts w:hint="cs"/>
          <w:rtl/>
        </w:rPr>
        <w:t>בלקיפין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בגיתן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אפשרות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ההגנה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יציאה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tl/>
        </w:rPr>
        <w:t>-</w:t>
      </w:r>
      <w:r w:rsidRPr="0090562A">
        <w:rPr>
          <w:rFonts w:hint="cs"/>
          <w:rtl/>
        </w:rPr>
        <w:t>בית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כשיתם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חסד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היוצאים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אמנם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חוסים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זחת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מלכי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חסד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שנותגים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החפש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לשמור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תורתגו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הק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כלי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מפריל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מצוה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במולא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תליא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האיסור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היותר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חמור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לסייע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עוברי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עברה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ולתמוך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בכספנו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חינוך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המדיח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עוללנו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וטפנו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מתורה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ואמונה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האיסור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הגדול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והמכאיב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התהום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נגלה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סילופים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שסלפו</w:t>
      </w:r>
      <w:r w:rsidRPr="0090562A">
        <w:rPr>
          <w:rtl/>
        </w:rPr>
        <w:t xml:space="preserve"> ... </w:t>
      </w:r>
      <w:r w:rsidRPr="0090562A">
        <w:rPr>
          <w:rFonts w:hint="cs"/>
          <w:rtl/>
        </w:rPr>
        <w:t>וכמה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גדלה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שכרכם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הצלתם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ואמגם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האחרתים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נתחרשו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הדברים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ולאור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המצב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ההוה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נתברד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מלחמתם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עדיין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נסתיימה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וסבו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הדברים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העירי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והמועצה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ואתר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קבלה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להטיל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מס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חינוך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חבריה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וגדל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הכאב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מאד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מובטחני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יצליחו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זכות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הרבים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יסייעם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וצריך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לעשות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בזריזות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אחרי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שבירושלים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הפצע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בבחינת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טרי</w:t>
      </w:r>
      <w:r w:rsidRPr="0090562A">
        <w:rPr>
          <w:rtl/>
        </w:rPr>
        <w:t xml:space="preserve">', </w:t>
      </w:r>
      <w:r w:rsidRPr="0090562A">
        <w:rPr>
          <w:rFonts w:hint="cs"/>
          <w:rtl/>
        </w:rPr>
        <w:t>ויש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לחוש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יתקרר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דעתנו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</w:t>
      </w:r>
      <w:r w:rsidRPr="0090562A">
        <w:rPr>
          <w:rtl/>
        </w:rPr>
        <w:t>"</w:t>
      </w:r>
      <w:r w:rsidRPr="0090562A">
        <w:rPr>
          <w:rFonts w:hint="cs"/>
          <w:rtl/>
        </w:rPr>
        <w:t>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והנני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מברכם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לאישור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ואונים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לעשות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חיל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הדו</w:t>
      </w:r>
      <w:r w:rsidRPr="0090562A">
        <w:rPr>
          <w:rtl/>
        </w:rPr>
        <w:t>"</w:t>
      </w:r>
      <w:r w:rsidRPr="0090562A">
        <w:rPr>
          <w:rFonts w:hint="cs"/>
          <w:rtl/>
        </w:rPr>
        <w:t>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באהבה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מחכה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לתשובתם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</w:p>
    <w:p w14:paraId="1BBE182B" w14:textId="55F1A8F5" w:rsidR="0090562A" w:rsidRDefault="0090562A" w:rsidP="00C629EA">
      <w:pPr>
        <w:jc w:val="both"/>
        <w:rPr>
          <w:rtl/>
        </w:rPr>
      </w:pPr>
      <w:r>
        <w:rPr>
          <w:rFonts w:hint="cs"/>
          <w:rtl/>
        </w:rPr>
        <w:br/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32 ---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לנור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קכפ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קיא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שילמא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רבא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הציונות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שלבשו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אידיאלים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רוח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תפש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משכה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אחריה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החינוך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הכפרני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ושאר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חקות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הגוים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והכלי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אליל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והנכנס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לחברתם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נכנס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בתחילה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לעבור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פסיליהם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המקיף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בעבודותיו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עגפי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החיים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רק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בהיות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העולם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מתקיים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מחכמים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והטפשים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מהוים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הבנין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העולם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נמשך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והאלמות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החכם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שאין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הרצון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בהשחתת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העולם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ולפי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ההוה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אותן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אנשים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שאינן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הציונים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עם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ואשר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מתנגדים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גמורים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חלק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lastRenderedPageBreak/>
        <w:t>בחינוכם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בדעותיהם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הכוזכות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ושלמים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חינוך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התורני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במסירות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נפש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האנשים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כבר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הורגלו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לכוף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ראש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לכמו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אלה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ובעו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רבים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האומרים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-- </w:t>
      </w:r>
      <w:r w:rsidRPr="0090562A">
        <w:rPr>
          <w:rFonts w:hint="cs"/>
          <w:rtl/>
        </w:rPr>
        <w:t>מה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שאמרו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יומא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</w:t>
      </w:r>
      <w:r w:rsidRPr="0090562A">
        <w:rPr>
          <w:rtl/>
        </w:rPr>
        <w:t>"</w:t>
      </w:r>
      <w:r w:rsidRPr="0090562A">
        <w:rPr>
          <w:rFonts w:hint="cs"/>
          <w:rtl/>
        </w:rPr>
        <w:t>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</w:t>
      </w:r>
      <w:r w:rsidRPr="0090562A">
        <w:rPr>
          <w:rtl/>
        </w:rPr>
        <w:t>"</w:t>
      </w:r>
      <w:r w:rsidRPr="0090562A">
        <w:rPr>
          <w:rFonts w:hint="cs"/>
          <w:rtl/>
        </w:rPr>
        <w:t>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דיבורו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בנחת</w:t>
      </w:r>
      <w:r w:rsidRPr="0090562A">
        <w:rPr>
          <w:rtl/>
        </w:rPr>
        <w:t xml:space="preserve"> ... </w:t>
      </w:r>
      <w:r w:rsidRPr="0090562A">
        <w:rPr>
          <w:rFonts w:hint="cs"/>
          <w:rtl/>
        </w:rPr>
        <w:t>ולא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עלינו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להכריע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בצואר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הקולר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תלוי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המציאות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שרוב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הציבור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צריכים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רפואה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מושיע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והשאלה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העומרת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הפרק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רשאי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לקבל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משרת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בעיר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טבע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ההתמנות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ההכרעה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האחרונה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אישור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חקיי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הממשלה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חה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נעשה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פ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חקי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הקהלות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ניכר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בפועל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בספרי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פקידות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הממשלה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ובאופן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נמצא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ברשימת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33 ---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קוצן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אגרות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השכר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כנגד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ההפסד</w:t>
      </w:r>
      <w:r w:rsidRPr="0090562A">
        <w:rPr>
          <w:rtl/>
        </w:rPr>
        <w:t>: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) </w:t>
      </w:r>
      <w:r w:rsidRPr="0090562A">
        <w:rPr>
          <w:rFonts w:hint="cs"/>
          <w:rtl/>
        </w:rPr>
        <w:t>קבלת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העדה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תורני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קורא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אדון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הארץ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</w:t>
      </w:r>
      <w:r w:rsidRPr="0090562A">
        <w:rPr>
          <w:rtl/>
        </w:rPr>
        <w:t xml:space="preserve">) </w:t>
      </w:r>
      <w:r w:rsidRPr="0090562A">
        <w:rPr>
          <w:rFonts w:hint="cs"/>
          <w:rtl/>
        </w:rPr>
        <w:t>בונה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ביהכנ</w:t>
      </w:r>
      <w:r w:rsidRPr="0090562A">
        <w:rPr>
          <w:rtl/>
        </w:rPr>
        <w:t>"</w:t>
      </w:r>
      <w:r w:rsidRPr="0090562A">
        <w:rPr>
          <w:rFonts w:hint="cs"/>
          <w:rtl/>
        </w:rPr>
        <w:t>ס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בעיר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ג</w:t>
      </w:r>
      <w:r w:rsidRPr="0090562A">
        <w:rPr>
          <w:rtl/>
        </w:rPr>
        <w:t xml:space="preserve">) </w:t>
      </w:r>
      <w:r w:rsidRPr="0090562A">
        <w:rPr>
          <w:rFonts w:hint="cs"/>
          <w:rtl/>
        </w:rPr>
        <w:t>מסדר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שחיטה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כשרה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) </w:t>
      </w:r>
      <w:r w:rsidRPr="0090562A">
        <w:rPr>
          <w:rFonts w:hint="cs"/>
          <w:rtl/>
        </w:rPr>
        <w:t>בונה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מקוה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טהרה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) </w:t>
      </w:r>
      <w:r w:rsidRPr="0090562A">
        <w:rPr>
          <w:rFonts w:hint="cs"/>
          <w:rtl/>
        </w:rPr>
        <w:t>מתקן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עירובין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</w:t>
      </w:r>
      <w:r w:rsidRPr="0090562A">
        <w:rPr>
          <w:rtl/>
        </w:rPr>
        <w:t xml:space="preserve">) </w:t>
      </w:r>
      <w:r w:rsidRPr="0090562A">
        <w:rPr>
          <w:rFonts w:hint="cs"/>
          <w:rtl/>
        </w:rPr>
        <w:t>העולה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כולנה</w:t>
      </w:r>
      <w:r w:rsidRPr="0090562A">
        <w:rPr>
          <w:rtl/>
        </w:rPr>
        <w:t xml:space="preserve">: </w:t>
      </w:r>
      <w:r w:rsidRPr="0090562A">
        <w:rPr>
          <w:rFonts w:hint="cs"/>
          <w:rtl/>
        </w:rPr>
        <w:t>מיסד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תלמוד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בעיר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במסירת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נפש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והשאלה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אמנם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שמערער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בעיר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יסודי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האליל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המהרסים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ובורא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נפשות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לתורה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הוסיף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איש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ברשימת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ולכן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לקבל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ותהא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העיר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חרבה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ישבו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כסא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הרבנות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ומהמונם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נניח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השאלה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סוף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סוף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ביד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להצר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צעדי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המהרסים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במרחבי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הארץ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שדה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תנוכם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כמלא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שערה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והרכנים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שהכריעו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לעצמם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לקבל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מבלי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כלל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לחובת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היציאה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עושים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פעלים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לתורה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ובעת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אחרונה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נפתחו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בס</w:t>
      </w:r>
      <w:r w:rsidRPr="0090562A">
        <w:rPr>
          <w:rtl/>
        </w:rPr>
        <w:t>"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וישיבות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הרכנים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האלה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נניח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שעשו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כהוגן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</w:t>
      </w:r>
      <w:r w:rsidRPr="0090562A">
        <w:rPr>
          <w:rtl/>
        </w:rPr>
        <w:t>"</w:t>
      </w:r>
      <w:r w:rsidRPr="0090562A">
        <w:rPr>
          <w:rFonts w:hint="cs"/>
          <w:rtl/>
        </w:rPr>
        <w:t>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והפסדם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מרובה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חלילה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היחרכו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המהרסים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בשכיל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הקטטות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שבין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היראים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ברעהו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אדרבה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ישימו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קטורה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אליל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ושמחים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ביזוי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34 ---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לבור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קלה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המדגילים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בתורתנו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יתכן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לקרות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לוחמים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בועד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הלאומי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כזמן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פגעו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נגעו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בועד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הלאומי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באצבע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קטנה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כמדומה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שימצאו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עירות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יודע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אחד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מועד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הלאומי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מקומות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מגורותם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אפוא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כאן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חיבורם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-- </w:t>
      </w:r>
      <w:r w:rsidRPr="0090562A">
        <w:rPr>
          <w:rFonts w:hint="cs"/>
          <w:rtl/>
        </w:rPr>
        <w:t>בעיר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וכל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יושביה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חרדים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והיוצאים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נער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יכתבם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ואינם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יודעים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פוליטיקא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יודעים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שיש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חפשים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רוצים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לעקור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וצריך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ליזהר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ולחנך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הבנים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בדרך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והצועקים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יציאה</w:t>
      </w:r>
      <w:r w:rsidRPr="0090562A">
        <w:rPr>
          <w:rtl/>
        </w:rPr>
        <w:t xml:space="preserve"> ... </w:t>
      </w:r>
      <w:r w:rsidRPr="0090562A">
        <w:rPr>
          <w:rFonts w:hint="cs"/>
          <w:rtl/>
        </w:rPr>
        <w:t>פה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אפשר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לדבר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- - </w:t>
      </w:r>
      <w:r w:rsidRPr="0090562A">
        <w:rPr>
          <w:rFonts w:hint="cs"/>
          <w:rtl/>
        </w:rPr>
        <w:t>אמנם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נותן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</w:t>
      </w:r>
      <w:r w:rsidRPr="0090562A">
        <w:rPr>
          <w:rtl/>
        </w:rPr>
        <w:t>"</w:t>
      </w:r>
      <w:r w:rsidRPr="0090562A">
        <w:rPr>
          <w:rFonts w:hint="cs"/>
          <w:rtl/>
        </w:rPr>
        <w:t>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לזלזל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בכבודן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וביקרם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-- </w:t>
      </w:r>
      <w:r w:rsidRPr="0090562A">
        <w:rPr>
          <w:rFonts w:hint="cs"/>
          <w:rtl/>
        </w:rPr>
        <w:t>ויש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שכותם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כולה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</w:t>
      </w:r>
      <w:r w:rsidRPr="0090562A">
        <w:rPr>
          <w:rtl/>
        </w:rPr>
        <w:t>"</w:t>
      </w:r>
      <w:r w:rsidRPr="0090562A">
        <w:rPr>
          <w:rFonts w:hint="cs"/>
          <w:rtl/>
        </w:rPr>
        <w:t>ש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ואין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הדברים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המבוקרים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כאדם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שעושה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חשבון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הנפש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לעצמו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ומבקר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מדותיו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עכשיו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שעושה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ומקלקל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לפעמים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הביא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טובה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לעולם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עמל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בתורה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וע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עמל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המדות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נבחנות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ומדת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הנצחנות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והכעס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והגאות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חלזול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כבוד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חברו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ומלוי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נטיות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הטבעית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והתאונית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כליל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תלכנה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ונטי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אחרי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הבצע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תעות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נכונה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והכרת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משפטי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יכו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שרשיהן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פנות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לשקול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בפלס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הזה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רצון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 xml:space="preserve">? </w:t>
      </w:r>
      <w:r w:rsidRPr="0090562A">
        <w:rPr>
          <w:rFonts w:hint="cs"/>
          <w:rtl/>
        </w:rPr>
        <w:t>ולהכיר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רוממות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חכם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שעמל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כתורה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אז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שבעתים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טובה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וברכה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הייתי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מביא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לארץ</w:t>
      </w:r>
      <w:r w:rsidRPr="0090562A">
        <w:rPr>
          <w:rtl/>
        </w:rPr>
        <w:t xml:space="preserve">. - -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עכשיו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שגבהות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ישיאני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היחיד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היודע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יראה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חכמי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35 ---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תוכן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האגרות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יג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אגרת</w:t>
      </w:r>
      <w:r>
        <w:rPr>
          <w:rFonts w:cs="FrankRuehl"/>
          <w:rtl/>
        </w:rPr>
        <w:t xml:space="preserve"> </w:t>
      </w:r>
      <w:r w:rsidRPr="0090562A">
        <w:rPr>
          <w:rtl/>
        </w:rPr>
        <w:t>*</w:t>
      </w:r>
      <w:r w:rsidRPr="0090562A">
        <w:rPr>
          <w:rFonts w:hint="cs"/>
          <w:rtl/>
        </w:rPr>
        <w:t>כג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אדם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רשאי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לנסח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תפילה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קצרה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לצרכיו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כד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מתוך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מכתב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חדו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לכוין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כראוי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בכתב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נקיט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שיבא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מכשורא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חז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רמזו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במשנתם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איזו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תורתן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ראשונים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כח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דרכי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הגר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בבאורו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לשו</w:t>
      </w:r>
      <w:r w:rsidRPr="0090562A">
        <w:rPr>
          <w:rtl/>
        </w:rPr>
        <w:t>"</w:t>
      </w:r>
      <w:r w:rsidRPr="0090562A">
        <w:rPr>
          <w:rFonts w:hint="cs"/>
          <w:rtl/>
        </w:rPr>
        <w:t>ע</w:t>
      </w:r>
      <w:r w:rsidRPr="0090562A">
        <w:rPr>
          <w:rtl/>
        </w:rPr>
        <w:t xml:space="preserve"> - [*</w:t>
      </w:r>
      <w:r w:rsidRPr="0090562A">
        <w:rPr>
          <w:rFonts w:hint="cs"/>
          <w:rtl/>
        </w:rPr>
        <w:t>ומתוך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מכתבי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חדו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בהנ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>.]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ברכה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לקבלת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ספר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חדו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ascii="Arial" w:hAnsi="Arial" w:cs="Arial" w:hint="cs"/>
          <w:rtl/>
        </w:rPr>
        <w:t>●</w:t>
      </w:r>
      <w:r w:rsidRPr="0090562A">
        <w:rPr>
          <w:rFonts w:hint="cs"/>
          <w:rtl/>
        </w:rPr>
        <w:t>ל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ממכתב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בחדו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ילא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כנ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לב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התענגתי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לראות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הינך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עומד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במקום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הראוי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לעמוד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לנ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לצעיר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ביתו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חסרון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הרגל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להשקפה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חודרת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הסיבה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הבנה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בלימוד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לד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בעלי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המסורה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שקדו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שהבאים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אחריהם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יבינו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lastRenderedPageBreak/>
        <w:t>דבריהם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36 ---</w:t>
      </w:r>
      <w:r>
        <w:rPr>
          <w:rFonts w:cs="FrankRuehl"/>
          <w:rtl/>
        </w:rPr>
        <w:t xml:space="preserve"> </w:t>
      </w:r>
      <w:r w:rsidR="00C629EA">
        <w:rPr>
          <w:rFonts w:hint="cs"/>
          <w:rtl/>
        </w:rPr>
        <w:t xml:space="preserve"> ==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גולה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כעשבי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השדה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נגדי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כך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הייתי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מכיר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קטן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ערכי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ושומע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לחכמים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עאכו</w:t>
      </w:r>
      <w:r w:rsidRPr="0090562A">
        <w:rPr>
          <w:rtl/>
        </w:rPr>
        <w:t>"</w:t>
      </w:r>
      <w:r w:rsidRPr="0090562A">
        <w:rPr>
          <w:rFonts w:hint="cs"/>
          <w:rtl/>
        </w:rPr>
        <w:t>כ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tl/>
        </w:rPr>
        <w:t>(</w:t>
      </w:r>
      <w:r w:rsidRPr="0090562A">
        <w:rPr>
          <w:rFonts w:hint="cs"/>
          <w:rtl/>
        </w:rPr>
        <w:t>בשנות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</w:t>
      </w:r>
      <w:r w:rsidRPr="0090562A">
        <w:rPr>
          <w:rtl/>
        </w:rPr>
        <w:t>'</w:t>
      </w:r>
      <w:r w:rsidRPr="0090562A">
        <w:rPr>
          <w:rFonts w:hint="cs"/>
          <w:rtl/>
        </w:rPr>
        <w:t>תר</w:t>
      </w:r>
      <w:r w:rsidRPr="0090562A">
        <w:rPr>
          <w:rtl/>
        </w:rPr>
        <w:t>"</w:t>
      </w:r>
      <w:r w:rsidRPr="0090562A">
        <w:rPr>
          <w:rFonts w:hint="cs"/>
          <w:rtl/>
        </w:rPr>
        <w:t>צ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בערך</w:t>
      </w:r>
      <w:r w:rsidRPr="0090562A">
        <w:rPr>
          <w:rtl/>
        </w:rPr>
        <w:t>)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קיב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שלמא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רבא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יקרתם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הגיעני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נאמנים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פצעי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אוהב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במה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שנחשדתי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בלימוד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זכות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במקום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מלמדין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זכות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ולגנות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המשובחים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ידענא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רמיזא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במכתב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הקדום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- </w:t>
      </w:r>
      <w:r w:rsidRPr="0090562A">
        <w:rPr>
          <w:rFonts w:hint="cs"/>
          <w:rtl/>
        </w:rPr>
        <w:t>ומה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שהערתי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ראוי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לבזות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ולקלל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</w:t>
      </w:r>
      <w:r w:rsidRPr="0090562A">
        <w:rPr>
          <w:rtl/>
        </w:rPr>
        <w:t>"</w:t>
      </w:r>
      <w:r w:rsidRPr="0090562A">
        <w:rPr>
          <w:rFonts w:hint="cs"/>
          <w:rtl/>
        </w:rPr>
        <w:t>ח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אמנם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דומה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שמיעה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לראי</w:t>
      </w:r>
      <w:r w:rsidRPr="0090562A">
        <w:rPr>
          <w:rtl/>
        </w:rPr>
        <w:t xml:space="preserve">', </w:t>
      </w:r>
      <w:r w:rsidRPr="0090562A">
        <w:rPr>
          <w:rFonts w:hint="cs"/>
          <w:rtl/>
        </w:rPr>
        <w:t>ולי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לשמוע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בכלל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קללות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וגדופים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שפלות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</w:t>
      </w:r>
      <w:r w:rsidRPr="0090562A">
        <w:rPr>
          <w:rtl/>
        </w:rPr>
        <w:t>"</w:t>
      </w:r>
      <w:r w:rsidRPr="0090562A">
        <w:rPr>
          <w:rFonts w:hint="cs"/>
          <w:rtl/>
        </w:rPr>
        <w:t>ח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בשביל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עצמו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שגורמים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הפסד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המערכה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והלא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ידוע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שכלי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זיין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העיקרי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נגד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המהרסים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תשב</w:t>
      </w:r>
      <w:r w:rsidRPr="0090562A">
        <w:rPr>
          <w:rtl/>
        </w:rPr>
        <w:t>"</w:t>
      </w:r>
      <w:r w:rsidRPr="0090562A">
        <w:rPr>
          <w:rFonts w:hint="cs"/>
          <w:rtl/>
        </w:rPr>
        <w:t>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ישיבות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ות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ולזה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צריכים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קירוב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הבריות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בתמיכה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חומרית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והטיית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למסור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בניהם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ידינו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ולרכוש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התיחסות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טובה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מצד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הקהל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צעד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קטטה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בלתי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חיובית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מדרך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אסורה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מה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והנהגה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שפלה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</w:t>
      </w:r>
      <w:r w:rsidRPr="0090562A">
        <w:rPr>
          <w:rtl/>
        </w:rPr>
        <w:t>"</w:t>
      </w:r>
      <w:r w:rsidRPr="0090562A">
        <w:rPr>
          <w:rFonts w:hint="cs"/>
          <w:rtl/>
        </w:rPr>
        <w:t>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בכלל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דיבורו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בנחת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בנ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שאז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ולעינינו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הפסד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וכמו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שסיימו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חז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יומא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פ</w:t>
      </w:r>
      <w:r w:rsidRPr="0090562A">
        <w:rPr>
          <w:rtl/>
        </w:rPr>
        <w:t>"</w:t>
      </w:r>
      <w:r w:rsidRPr="0090562A">
        <w:rPr>
          <w:rFonts w:hint="cs"/>
          <w:rtl/>
        </w:rPr>
        <w:t>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</w:t>
      </w:r>
      <w:r w:rsidRPr="0090562A">
        <w:rPr>
          <w:rtl/>
        </w:rPr>
        <w:t>'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ואמנם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בהתמנות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רב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במה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שקוראין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כנסת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והנה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פה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כאן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הבדל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מערי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פולין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שאם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אמנם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ארגונים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37 ---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לבור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קלג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וראשי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ארגונים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השטן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היותר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עיקרי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המהרסים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המקומיים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עיר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ועיר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העומדים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לשטן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למינוי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לתלמוד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תורה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וליתר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דרישות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כאן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ועד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הלאומי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וכנסת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ושאר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מהרסים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רק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אחד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בכל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ואתר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נפגשים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במהרסים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מקומיים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מדיני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והטכסיס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העיקרי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מינוי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רבנים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עיר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ועיר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סידור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שחיטה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כשרה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בנין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מקוה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טהרה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בנין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ביהכנ</w:t>
      </w:r>
      <w:r w:rsidRPr="0090562A">
        <w:rPr>
          <w:rtl/>
        </w:rPr>
        <w:t>"</w:t>
      </w:r>
      <w:r w:rsidRPr="0090562A">
        <w:rPr>
          <w:rFonts w:hint="cs"/>
          <w:rtl/>
        </w:rPr>
        <w:t>ס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כולם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תשב</w:t>
      </w:r>
      <w:r w:rsidRPr="0090562A">
        <w:rPr>
          <w:rtl/>
        </w:rPr>
        <w:t>"</w:t>
      </w:r>
      <w:r w:rsidRPr="0090562A">
        <w:rPr>
          <w:rFonts w:hint="cs"/>
          <w:rtl/>
        </w:rPr>
        <w:t>ר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ואמנם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הציר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התיקונים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סובבים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הגון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והמצב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בכלל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כבפולין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מינוי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וסידור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שחיטה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מצוי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והרכה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עירות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מתוספות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בסידור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שחיטה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ומינוי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רב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שאלת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אינה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נפתרת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בעירות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מספר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נפש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יתירה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ומוסר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נפשו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ואמנם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נפתחו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וישיבות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קטנות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בעירות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רכות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המשתדלים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והלוחמים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נגד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המהרסים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והרבנים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הצדיקים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בכללם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בכנסת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ואמנם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עלול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לזייף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האוזן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כאילו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מוסיפים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אוטרטט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לחפשים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ושמתחברים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לר</w:t>
      </w:r>
      <w:r w:rsidRPr="0090562A">
        <w:rPr>
          <w:rtl/>
        </w:rPr>
        <w:t xml:space="preserve"> ... </w:t>
      </w:r>
      <w:r w:rsidRPr="0090562A">
        <w:rPr>
          <w:rFonts w:hint="cs"/>
          <w:rtl/>
        </w:rPr>
        <w:t>והולכים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במקום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שסופם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לעמוד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ח</w:t>
      </w:r>
      <w:r w:rsidRPr="0090562A">
        <w:rPr>
          <w:rtl/>
        </w:rPr>
        <w:t>"</w:t>
      </w:r>
      <w:r w:rsidRPr="0090562A">
        <w:rPr>
          <w:rFonts w:hint="cs"/>
          <w:rtl/>
        </w:rPr>
        <w:t>ו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ואמנם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הרכנים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יחיו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מאה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ועשרים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יכולים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לנהוג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רבנותם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ובלי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לראות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רק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</w:t>
      </w:r>
      <w:r w:rsidRPr="0090562A">
        <w:rPr>
          <w:rtl/>
        </w:rPr>
        <w:t xml:space="preserve"> ... </w:t>
      </w:r>
      <w:r w:rsidRPr="0090562A">
        <w:rPr>
          <w:rFonts w:hint="cs"/>
          <w:rtl/>
        </w:rPr>
        <w:t>שבעירו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רואה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עוצם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עיניו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בעיר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פקיד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מהם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רק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בשעה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שמוסרים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למושל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המחוז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משרתו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מאשר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בכח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חקי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שהשיג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הכנסת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מהממשלה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וכאישור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בפולין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קהלה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חפשית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ומעולם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שמענו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פרישת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מעיר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38 ---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קיצן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חגרות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שהקהלה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חפשית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ואדרבה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לוחמים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עיר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להושיב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דכ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הגון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ואמנם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התחברות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לר</w:t>
      </w:r>
      <w:r w:rsidRPr="0090562A">
        <w:rPr>
          <w:rtl/>
        </w:rPr>
        <w:t xml:space="preserve"> ... </w:t>
      </w:r>
      <w:r w:rsidRPr="0090562A">
        <w:rPr>
          <w:rFonts w:hint="cs"/>
          <w:rtl/>
        </w:rPr>
        <w:t>צריכה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שיקול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הדעת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מפסרת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מרווחת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ורב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גבור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העומד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בקשרי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מלחמה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מצוה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להלוך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ולעמוד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בכלל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הילוך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ועמידה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בדרך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חטאים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בחטאים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ואמנם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שיקול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הדעת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צריכה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סיעתא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דשמיא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יכשל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</w:t>
      </w:r>
      <w:r w:rsidRPr="0090562A">
        <w:rPr>
          <w:rtl/>
        </w:rPr>
        <w:t>"</w:t>
      </w:r>
      <w:r w:rsidRPr="0090562A">
        <w:rPr>
          <w:rFonts w:hint="cs"/>
          <w:rtl/>
        </w:rPr>
        <w:t>ו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tl/>
        </w:rPr>
        <w:t>(</w:t>
      </w:r>
      <w:r w:rsidRPr="0090562A">
        <w:rPr>
          <w:rFonts w:hint="cs"/>
          <w:rtl/>
        </w:rPr>
        <w:t>כנ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>)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קיג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שלוכט</w:t>
      </w:r>
      <w:r w:rsidRPr="0090562A">
        <w:rPr>
          <w:rtl/>
        </w:rPr>
        <w:t>"</w:t>
      </w:r>
      <w:r w:rsidRPr="0090562A">
        <w:rPr>
          <w:rFonts w:hint="cs"/>
          <w:rtl/>
        </w:rPr>
        <w:t>ס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אחרשה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באה</w:t>
      </w:r>
      <w:r w:rsidRPr="0090562A">
        <w:rPr>
          <w:rtl/>
        </w:rPr>
        <w:t>"</w:t>
      </w:r>
      <w:r w:rsidRPr="0090562A">
        <w:rPr>
          <w:rFonts w:hint="cs"/>
          <w:rtl/>
        </w:rPr>
        <w:t>ר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בהזדמגות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ראיתי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היקרים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הקובעים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לקחתי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לאסור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שמתירים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פ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- - </w:t>
      </w:r>
      <w:r w:rsidRPr="0090562A">
        <w:rPr>
          <w:rFonts w:hint="cs"/>
          <w:rtl/>
        </w:rPr>
        <w:t>ומפני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אסרתי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יונה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השור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ההודי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</w:t>
      </w:r>
      <w:r w:rsidRPr="0090562A">
        <w:rPr>
          <w:rtl/>
        </w:rPr>
        <w:t>"</w:t>
      </w:r>
      <w:r w:rsidRPr="0090562A">
        <w:rPr>
          <w:rFonts w:hint="cs"/>
          <w:rtl/>
        </w:rPr>
        <w:t>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הקפדה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הדברים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אגיד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שחלקי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בוה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באותן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שחושרים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קבלתי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המכתב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במכתב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הנידון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חשוב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השינוי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להסתפק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מין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אחר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מהשור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המצוי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בידינו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מוחלט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שצריך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לדון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חדש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הבא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לפנינו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טהרתו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בטוחה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מפני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שפרסותיו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סדוקות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lastRenderedPageBreak/>
        <w:t>ואין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שניים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למעלה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הנידון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אם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39 ---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לבור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קלכ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לחוש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לדברי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הבית־יעקב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דבחיה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סימני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טהרה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עד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שיהיו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הקרנים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כקרני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חיה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והוכרע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במכתב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לחוש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לדברי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הבי</w:t>
      </w:r>
      <w:r w:rsidRPr="0090562A">
        <w:rPr>
          <w:rtl/>
        </w:rPr>
        <w:t>"</w:t>
      </w:r>
      <w:r w:rsidRPr="0090562A">
        <w:rPr>
          <w:rFonts w:hint="cs"/>
          <w:rtl/>
        </w:rPr>
        <w:t>ע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וע</w:t>
      </w:r>
      <w:r w:rsidRPr="0090562A">
        <w:rPr>
          <w:rtl/>
        </w:rPr>
        <w:t>"</w:t>
      </w:r>
      <w:r w:rsidRPr="0090562A">
        <w:rPr>
          <w:rFonts w:hint="cs"/>
          <w:rtl/>
        </w:rPr>
        <w:t>ז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דנתי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דנהי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כהבי</w:t>
      </w:r>
      <w:r w:rsidRPr="0090562A">
        <w:rPr>
          <w:rtl/>
        </w:rPr>
        <w:t>"</w:t>
      </w:r>
      <w:r w:rsidRPr="0090562A">
        <w:rPr>
          <w:rFonts w:hint="cs"/>
          <w:rtl/>
        </w:rPr>
        <w:t>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בעיקר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הדין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ובטוחים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אנחנו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טהור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בכל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בהנהגתנו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שגדרו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רבותגו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אנחנו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מוזהרים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לקבל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חדש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והדבר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מבואר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בש</w:t>
      </w:r>
      <w:r w:rsidRPr="0090562A">
        <w:rPr>
          <w:rtl/>
        </w:rPr>
        <w:t>"</w:t>
      </w:r>
      <w:r w:rsidRPr="0090562A">
        <w:rPr>
          <w:rFonts w:hint="cs"/>
          <w:rtl/>
        </w:rPr>
        <w:t>ך</w:t>
      </w:r>
      <w:r w:rsidRPr="0090562A">
        <w:rPr>
          <w:rtl/>
        </w:rPr>
        <w:t>. (</w:t>
      </w:r>
      <w:r w:rsidRPr="0090562A">
        <w:rPr>
          <w:rFonts w:hint="cs"/>
          <w:rtl/>
        </w:rPr>
        <w:t>יו</w:t>
      </w:r>
      <w:r w:rsidRPr="0090562A">
        <w:rPr>
          <w:rtl/>
        </w:rPr>
        <w:t>"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פ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ס</w:t>
      </w:r>
      <w:r w:rsidRPr="0090562A">
        <w:rPr>
          <w:rtl/>
        </w:rPr>
        <w:t>"</w:t>
      </w:r>
      <w:r w:rsidRPr="0090562A">
        <w:rPr>
          <w:rFonts w:hint="cs"/>
          <w:rtl/>
        </w:rPr>
        <w:t>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</w:t>
      </w:r>
      <w:r w:rsidRPr="0090562A">
        <w:rPr>
          <w:rtl/>
        </w:rPr>
        <w:t>') [</w:t>
      </w:r>
      <w:r w:rsidRPr="0090562A">
        <w:rPr>
          <w:rFonts w:hint="cs"/>
          <w:rtl/>
        </w:rPr>
        <w:t>שפירוש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הפרי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מגדים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אינו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מתקבל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בלשון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</w:t>
      </w:r>
      <w:r w:rsidRPr="0090562A">
        <w:rPr>
          <w:rtl/>
        </w:rPr>
        <w:t>"</w:t>
      </w:r>
      <w:r w:rsidRPr="0090562A">
        <w:rPr>
          <w:rFonts w:hint="cs"/>
          <w:rtl/>
        </w:rPr>
        <w:t>ך</w:t>
      </w:r>
      <w:r w:rsidRPr="0090562A">
        <w:rPr>
          <w:rtl/>
        </w:rPr>
        <w:t xml:space="preserve">] </w:t>
      </w:r>
      <w:r w:rsidRPr="0090562A">
        <w:rPr>
          <w:rFonts w:hint="cs"/>
          <w:rtl/>
        </w:rPr>
        <w:t>והחכמת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אדם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העתיק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להלכה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הש</w:t>
      </w:r>
      <w:r w:rsidRPr="0090562A">
        <w:rPr>
          <w:rtl/>
        </w:rPr>
        <w:t>"</w:t>
      </w:r>
      <w:r w:rsidRPr="0090562A">
        <w:rPr>
          <w:rFonts w:hint="cs"/>
          <w:rtl/>
        </w:rPr>
        <w:t>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כפשוטן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וכעת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ראיתי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בערוך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השלחן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שקבע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</w:t>
      </w:r>
      <w:r w:rsidRPr="0090562A">
        <w:rPr>
          <w:rtl/>
        </w:rPr>
        <w:t>"</w:t>
      </w:r>
      <w:r w:rsidRPr="0090562A">
        <w:rPr>
          <w:rFonts w:hint="cs"/>
          <w:rtl/>
        </w:rPr>
        <w:t>כ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הש</w:t>
      </w:r>
      <w:r w:rsidRPr="0090562A">
        <w:rPr>
          <w:rtl/>
        </w:rPr>
        <w:t>"</w:t>
      </w:r>
      <w:r w:rsidRPr="0090562A">
        <w:rPr>
          <w:rFonts w:hint="cs"/>
          <w:rtl/>
        </w:rPr>
        <w:t>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כפשוטן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וכתב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נפקותא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בפלוגתת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הפתחי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תשובה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והבי</w:t>
      </w:r>
      <w:r w:rsidRPr="0090562A">
        <w:rPr>
          <w:rtl/>
        </w:rPr>
        <w:t>"</w:t>
      </w:r>
      <w:r w:rsidRPr="0090562A">
        <w:rPr>
          <w:rFonts w:hint="cs"/>
          <w:rtl/>
        </w:rPr>
        <w:t>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תידוק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וכונתו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מבוארת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כמו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שכתבתי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אחשוב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יעמיקו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לקבוע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דעת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זולתם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לאמיתה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יראו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כאן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נטייה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צדדית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רק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האמת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שמימות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הש</w:t>
      </w:r>
      <w:r w:rsidRPr="0090562A">
        <w:rPr>
          <w:rtl/>
        </w:rPr>
        <w:t>"</w:t>
      </w:r>
      <w:r w:rsidRPr="0090562A">
        <w:rPr>
          <w:rFonts w:hint="cs"/>
          <w:rtl/>
        </w:rPr>
        <w:t>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ואילך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מנהג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קבוע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לקבל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חדש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להביאו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שלחן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ישראל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מפני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גדר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למאכלות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אסורות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אשר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פרצה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טהרה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בישראל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לפרדץ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גדר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</w:t>
      </w:r>
      <w:r w:rsidRPr="0090562A">
        <w:rPr>
          <w:rtl/>
        </w:rPr>
        <w:t>"</w:t>
      </w:r>
      <w:r w:rsidRPr="0090562A">
        <w:rPr>
          <w:rFonts w:hint="cs"/>
          <w:rtl/>
        </w:rPr>
        <w:t>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נטיה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לאסור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המותר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רק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כואב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בהיתר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מפני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פרצה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גוררת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פרצות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אחרות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מובטחני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שישנו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רעתם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העדינה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מכתבי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ויסכימו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להתיר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השור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מפני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ספק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טהרתו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מפני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מנהג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שקבעו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רבותגו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הגאתים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הש</w:t>
      </w:r>
      <w:r w:rsidRPr="0090562A">
        <w:rPr>
          <w:rtl/>
        </w:rPr>
        <w:t>"</w:t>
      </w:r>
      <w:r w:rsidRPr="0090562A">
        <w:rPr>
          <w:rFonts w:hint="cs"/>
          <w:rtl/>
        </w:rPr>
        <w:t>ך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החכ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הערוך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השולחן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40 ---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קוצן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אגרות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קובעים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ששור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מפני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השינויים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צריכים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לדון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ולחקור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סימני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טהרה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אפשר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לקבוע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לבהמת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סימני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הקרנים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שקבעו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חכמים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ההשערות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והדמיונות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מבחינות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אחרות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אינם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קובעים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כלום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ואמנם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במכתב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מסורת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עליו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וזהו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ענין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אחר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דנתי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עליו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אכל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אעשה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דעתי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נוטה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לנהוג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בבהמות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כמו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בעופות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לשנות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במקום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מפני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מסורת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במקום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וגם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לקבל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עדות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אדם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רק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מגברא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רבא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סוף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</w:t>
      </w:r>
      <w:r w:rsidRPr="0090562A">
        <w:rPr>
          <w:rtl/>
        </w:rPr>
        <w:t xml:space="preserve">: </w:t>
      </w:r>
      <w:r w:rsidRPr="0090562A">
        <w:rPr>
          <w:rFonts w:hint="cs"/>
          <w:rtl/>
        </w:rPr>
        <w:t>בזמננו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ששואפים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רפורמא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אפשר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לעשות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הנראים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כמתירים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שנהגו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איסור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ראיתי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מנהג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רבותינו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בדור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העבר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ראוי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בשכיל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לחשוד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בכונות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להתפלל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שנעזוב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רגש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</w:t>
      </w:r>
      <w:r w:rsidRPr="0090562A">
        <w:rPr>
          <w:rtl/>
        </w:rPr>
        <w:t>"</w:t>
      </w:r>
      <w:r w:rsidRPr="0090562A">
        <w:rPr>
          <w:rFonts w:hint="cs"/>
          <w:rtl/>
        </w:rPr>
        <w:t>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אדרבה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רגש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קדש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מאהבת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ויראת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שמים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הריני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כופל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עוד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שאין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בלבי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קפידא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שחושדין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אותי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ורק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נתחייבתי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להגיד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האמור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לעיל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מפני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שידעתי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יקרת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רוחם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ואוהכם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האמת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הדוש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באהבה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ובכבוד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הראוי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</w:p>
    <w:p w14:paraId="7989731B" w14:textId="77777777" w:rsidR="00C629EA" w:rsidRDefault="0090562A" w:rsidP="00C629EA">
      <w:pPr>
        <w:jc w:val="both"/>
        <w:rPr>
          <w:rFonts w:cs="FrankRuehl"/>
          <w:rtl/>
        </w:rPr>
      </w:pPr>
      <w:r>
        <w:rPr>
          <w:rFonts w:hint="cs"/>
          <w:rtl/>
        </w:rPr>
        <w:br/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41 ---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לצור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הוספה</w:t>
      </w:r>
      <w:r w:rsidRPr="0090562A">
        <w:rPr>
          <w:rtl/>
        </w:rPr>
        <w:t xml:space="preserve">: </w:t>
      </w:r>
      <w:r w:rsidRPr="0090562A">
        <w:rPr>
          <w:rFonts w:hint="cs"/>
          <w:rtl/>
        </w:rPr>
        <w:t>דעת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לנבון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נקל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שאם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הגאון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חכ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והגאון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ערוך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השולחן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בחיים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לאיסור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אנחנו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כאוסרים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יונה</w:t>
      </w:r>
      <w:r w:rsidRPr="0090562A">
        <w:rPr>
          <w:rtl/>
        </w:rPr>
        <w:t xml:space="preserve"> ?.</w:t>
      </w:r>
      <w:r>
        <w:rPr>
          <w:rFonts w:cs="FrankRuehl"/>
          <w:rtl/>
        </w:rPr>
        <w:t xml:space="preserve"> </w:t>
      </w:r>
      <w:r w:rsidRPr="0090562A">
        <w:rPr>
          <w:rFonts w:ascii="Arial" w:hAnsi="Arial" w:cs="Arial" w:hint="cs"/>
          <w:rtl/>
        </w:rPr>
        <w:t>●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ח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אגרת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וח</w:t>
      </w:r>
      <w:r w:rsidRPr="0090562A">
        <w:rPr>
          <w:rtl/>
        </w:rPr>
        <w:t>"</w:t>
      </w:r>
      <w:r w:rsidRPr="0090562A">
        <w:rPr>
          <w:rFonts w:hint="cs"/>
          <w:rtl/>
        </w:rPr>
        <w:t>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אגרת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פג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42 ---</w:t>
      </w:r>
      <w:r>
        <w:rPr>
          <w:rFonts w:cs="FrankRuehl"/>
          <w:rtl/>
        </w:rPr>
        <w:t xml:space="preserve"> 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43 ---</w:t>
      </w:r>
      <w:r>
        <w:rPr>
          <w:rFonts w:cs="FrankRuehl"/>
          <w:rtl/>
        </w:rPr>
        <w:t xml:space="preserve"> </w:t>
      </w:r>
      <w:r w:rsidRPr="0090562A">
        <w:rPr>
          <w:rFonts w:ascii="Leelawadee UI" w:hAnsi="Leelawadee UI" w:cs="Leelawadee UI" w:hint="cs"/>
          <w:cs/>
          <w:lang w:bidi="th-TH"/>
        </w:rPr>
        <w:t>เวล</w:t>
      </w:r>
      <w:r w:rsidRPr="0090562A">
        <w:t xml:space="preserve">n palc </w:t>
      </w:r>
      <w:r w:rsidRPr="0090562A">
        <w:rPr>
          <w:rFonts w:ascii="Leelawadee UI" w:hAnsi="Leelawadee UI" w:cs="Leelawadee UI" w:hint="cs"/>
          <w:cs/>
          <w:lang w:bidi="th-TH"/>
        </w:rPr>
        <w:t>ล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44 ---</w:t>
      </w:r>
      <w:r>
        <w:rPr>
          <w:rFonts w:cs="FrankRuehl"/>
          <w:rtl/>
        </w:rPr>
        <w:t xml:space="preserve"> 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45 ---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קיד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כאן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מילדי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טיהרן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בשם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נ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בן</w:t>
      </w:r>
      <w:r w:rsidRPr="0090562A">
        <w:rPr>
          <w:rtl/>
        </w:rPr>
        <w:t xml:space="preserve"> 8 </w:t>
      </w:r>
      <w:r w:rsidRPr="0090562A">
        <w:rPr>
          <w:rFonts w:hint="cs"/>
          <w:rtl/>
        </w:rPr>
        <w:t>שנה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בערך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נמצא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בבית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פרטי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נחוץ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טיפול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בהיות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רוחו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נשברה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שעבר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עליו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ומגלמודו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והגברת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המחזקת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אותו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מצוינת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בטוב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לבבה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הילד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לומד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בתלמוד־תורה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אבל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התפתחותו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שובבה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מפני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השתובבות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התשלומין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</w:t>
      </w:r>
      <w:r w:rsidRPr="0090562A">
        <w:rPr>
          <w:rtl/>
        </w:rPr>
        <w:t xml:space="preserve"> --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עכשיו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בביתה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חתגה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המתנהג</w:t>
      </w:r>
      <w:r w:rsidRPr="0090562A">
        <w:rPr>
          <w:rtl/>
        </w:rPr>
        <w:t xml:space="preserve"> ... </w:t>
      </w:r>
      <w:r w:rsidRPr="0090562A">
        <w:rPr>
          <w:rFonts w:hint="cs"/>
          <w:rtl/>
        </w:rPr>
        <w:t>קשה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לחנך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הילד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בהיותו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מקשה</w:t>
      </w:r>
      <w:r w:rsidRPr="0090562A">
        <w:rPr>
          <w:rtl/>
        </w:rPr>
        <w:t xml:space="preserve">: </w:t>
      </w:r>
      <w:r w:rsidRPr="0090562A">
        <w:rPr>
          <w:rFonts w:hint="cs"/>
          <w:rtl/>
        </w:rPr>
        <w:t>והלא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חתנך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כן</w:t>
      </w:r>
      <w:r w:rsidRPr="0090562A">
        <w:rPr>
          <w:rtl/>
        </w:rPr>
        <w:t xml:space="preserve"> ... , </w:t>
      </w:r>
      <w:r w:rsidRPr="0090562A">
        <w:rPr>
          <w:rFonts w:hint="cs"/>
          <w:rtl/>
        </w:rPr>
        <w:t>ולכן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מוכרחים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להעבירו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לירושלים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ואבקשו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lastRenderedPageBreak/>
        <w:t>להתיעץ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ולהשיבגי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יוחלט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להכניסו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נחוץ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שתבוא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רחמניה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לפה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ותתרועע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הילד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שיאות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ליסע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עמה</w:t>
      </w:r>
      <w:r w:rsidRPr="0090562A">
        <w:rPr>
          <w:rtl/>
        </w:rPr>
        <w:t xml:space="preserve"> -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מתרפק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אומנתו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46 ---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יד</w:t>
      </w:r>
      <w:r>
        <w:rPr>
          <w:rFonts w:cs="FrankRuehl"/>
          <w:rtl/>
        </w:rPr>
        <w:t xml:space="preserve"> </w:t>
      </w:r>
    </w:p>
    <w:p w14:paraId="2A3AFE76" w14:textId="77777777" w:rsidR="00C629EA" w:rsidRDefault="0090562A" w:rsidP="00C629EA">
      <w:pPr>
        <w:pStyle w:val="3"/>
        <w:bidi/>
        <w:rPr>
          <w:rtl/>
        </w:rPr>
      </w:pPr>
      <w:r w:rsidRPr="0090562A">
        <w:rPr>
          <w:rFonts w:hint="cs"/>
          <w:rtl/>
        </w:rPr>
        <w:t>תוכן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האגרות</w:t>
      </w:r>
      <w:r>
        <w:rPr>
          <w:rFonts w:cs="FrankRuehl"/>
          <w:rtl/>
        </w:rPr>
        <w:t xml:space="preserve"> </w:t>
      </w:r>
    </w:p>
    <w:p w14:paraId="3B4C4034" w14:textId="77777777" w:rsidR="00C629EA" w:rsidRDefault="0090562A" w:rsidP="00C629EA">
      <w:pPr>
        <w:jc w:val="both"/>
        <w:rPr>
          <w:rFonts w:cs="FrankRuehl"/>
          <w:rtl/>
        </w:rPr>
      </w:pPr>
      <w:r w:rsidRPr="0090562A">
        <w:rPr>
          <w:rFonts w:hint="cs"/>
          <w:rtl/>
        </w:rPr>
        <w:t>אגרת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נגד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הייתי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עושה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מעשה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נגד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מרן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והירות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מלהשהות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ספר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מוגה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במכתב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חדו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לאדם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פרטי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לז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אמורא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יכול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לחלוק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תגא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להכריע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במחלוקת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תנאים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לח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דבריך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מושכלין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לט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בענין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מיעוטא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מעט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כללים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בגמ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וברמכ</w:t>
      </w:r>
      <w:r w:rsidRPr="0090562A">
        <w:rPr>
          <w:rtl/>
        </w:rPr>
        <w:t>"</w:t>
      </w:r>
      <w:r w:rsidRPr="0090562A">
        <w:rPr>
          <w:rFonts w:hint="cs"/>
          <w:rtl/>
        </w:rPr>
        <w:t>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מא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מכתב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תשובה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לכותב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קונטרס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חדו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מפ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באור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בדברי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</w:t>
      </w:r>
      <w:r w:rsidRPr="0090562A">
        <w:rPr>
          <w:rtl/>
        </w:rPr>
        <w:t>"</w:t>
      </w:r>
      <w:r w:rsidRPr="0090562A">
        <w:rPr>
          <w:rFonts w:hint="cs"/>
          <w:rtl/>
        </w:rPr>
        <w:t>מ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בהקדמתו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</w:t>
      </w:r>
      <w:r w:rsidRPr="0090562A">
        <w:rPr>
          <w:rtl/>
        </w:rPr>
        <w:t>"</w:t>
      </w:r>
      <w:r w:rsidRPr="0090562A">
        <w:rPr>
          <w:rFonts w:hint="cs"/>
          <w:rtl/>
        </w:rPr>
        <w:t>יד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החזקה</w:t>
      </w:r>
      <w:r w:rsidRPr="0090562A">
        <w:rPr>
          <w:rtl/>
        </w:rPr>
        <w:t>".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</w:t>
      </w:r>
      <w:r w:rsidRPr="0090562A">
        <w:rPr>
          <w:rtl/>
        </w:rPr>
        <w:t>3.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מכתב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לידיד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נעורים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מד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להבין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הסברא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ששונים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פרטי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ההלכה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מתוך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גליון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בד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חלילה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לומר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שדעת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ראשונים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נעלמה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מהמהרי</w:t>
      </w:r>
      <w:r w:rsidRPr="0090562A">
        <w:rPr>
          <w:rtl/>
        </w:rPr>
        <w:t>"</w:t>
      </w:r>
      <w:r w:rsidRPr="0090562A">
        <w:rPr>
          <w:rFonts w:hint="cs"/>
          <w:rtl/>
        </w:rPr>
        <w:t>ק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והתה</w:t>
      </w:r>
      <w:r w:rsidRPr="0090562A">
        <w:rPr>
          <w:rtl/>
        </w:rPr>
        <w:t>"</w:t>
      </w:r>
      <w:r w:rsidRPr="0090562A">
        <w:rPr>
          <w:rFonts w:hint="cs"/>
          <w:rtl/>
        </w:rPr>
        <w:t>ד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מז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לשנות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הלכות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קבועות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47 ---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קמל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קוצן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אגרות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קטו</w:t>
      </w:r>
      <w:r w:rsidRPr="0090562A">
        <w:rPr>
          <w:rtl/>
        </w:rPr>
        <w:t xml:space="preserve"> ..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רב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שלומים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כתבתי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גדול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חטא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הדאגה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חזק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בשקדת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בתפלה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ובקיום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מצוות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מידי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אפשר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למסור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ושם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אבא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אמא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אדע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אותך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טוב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ואמנם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אפשר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צורך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tl/>
        </w:rPr>
        <w:t>*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הודיעני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אמך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אמך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אפשר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אביך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אביך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אפשר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תהי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כלול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בכלל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ישראל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קטז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יקירי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וחביבי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שליט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רב</w:t>
      </w:r>
      <w:r w:rsidRPr="0090562A">
        <w:rPr>
          <w:rtl/>
        </w:rPr>
        <w:t>!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אחדשה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עתה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הגיעני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מכתב</w:t>
      </w:r>
      <w:r w:rsidRPr="0090562A">
        <w:rPr>
          <w:rtl/>
        </w:rPr>
        <w:t xml:space="preserve"> -- </w:t>
      </w:r>
      <w:r w:rsidRPr="0090562A">
        <w:rPr>
          <w:rFonts w:hint="cs"/>
          <w:rtl/>
        </w:rPr>
        <w:t>שיחי</w:t>
      </w:r>
      <w:r w:rsidRPr="0090562A">
        <w:rPr>
          <w:rtl/>
        </w:rPr>
        <w:t xml:space="preserve">', </w:t>
      </w:r>
      <w:r w:rsidRPr="0090562A">
        <w:rPr>
          <w:rFonts w:hint="cs"/>
          <w:rtl/>
        </w:rPr>
        <w:t>מתוכו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הבנתי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מסר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לכתר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שליט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כתבתי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מ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למסרם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לכתר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אדם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ידעתי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דלותי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ובחכמה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כתר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זקוק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לדידי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ולדכוותי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נפקותא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דעתי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כך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אך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בהיות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הנ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מסור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לדעתי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ענין</w:t>
      </w: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* </w:t>
      </w:r>
      <w:r w:rsidRPr="0090562A">
        <w:rPr>
          <w:rFonts w:hint="cs"/>
          <w:rtl/>
        </w:rPr>
        <w:t>כפה</w:t>
      </w:r>
      <w:r w:rsidRPr="0090562A">
        <w:rPr>
          <w:rtl/>
        </w:rPr>
        <w:t>"</w:t>
      </w:r>
      <w:r w:rsidRPr="0090562A">
        <w:rPr>
          <w:rFonts w:hint="cs"/>
          <w:rtl/>
        </w:rPr>
        <w:t>נ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שפנה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כבקשה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קשה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לגלות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48 ---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צין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חדס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למברו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קמג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תוריי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תיבה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שבתורה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שקול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יותר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חמודות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עולם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וכש</w:t>
      </w:r>
      <w:r w:rsidRPr="0090562A">
        <w:rPr>
          <w:rtl/>
        </w:rPr>
        <w:t>"</w:t>
      </w:r>
      <w:r w:rsidRPr="0090562A">
        <w:rPr>
          <w:rFonts w:hint="cs"/>
          <w:rtl/>
        </w:rPr>
        <w:t>כ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ערך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והלכתא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גבורתא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</w:t>
      </w:r>
      <w:r w:rsidRPr="0090562A">
        <w:rPr>
          <w:rtl/>
        </w:rPr>
        <w:t xml:space="preserve">- - </w:t>
      </w:r>
      <w:r w:rsidRPr="0090562A">
        <w:rPr>
          <w:rFonts w:hint="cs"/>
          <w:rtl/>
        </w:rPr>
        <w:t>חביבין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מלחמתה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תורה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מסרתי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בסוד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וכתבתי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לפרסם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וגם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נזכר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במכתבי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כלפי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בלתי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מובן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לו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ואחרי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שנתגלגלו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</w:t>
      </w:r>
      <w:r w:rsidRPr="0090562A">
        <w:rPr>
          <w:rtl/>
        </w:rPr>
        <w:t xml:space="preserve">- - </w:t>
      </w:r>
      <w:r w:rsidRPr="0090562A">
        <w:rPr>
          <w:rFonts w:hint="cs"/>
          <w:rtl/>
        </w:rPr>
        <w:t>חשב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כתבתי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למסרם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מידו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ית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וקשה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הדברים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והנני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כופל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להתחשב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דעתי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וכלל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ומה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שנוגע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לדעתי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שליט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הוראת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הדעת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וההשתכלות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הכרחי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והנני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כופל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וברכה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באהבה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והוקרה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  <w:r w:rsidR="00C629EA">
        <w:rPr>
          <w:rFonts w:hint="cs"/>
          <w:rtl/>
        </w:rPr>
        <w:t xml:space="preserve"> 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מו</w:t>
      </w:r>
      <w:r w:rsidRPr="0090562A">
        <w:rPr>
          <w:rtl/>
        </w:rPr>
        <w:t>"</w:t>
      </w:r>
      <w:r w:rsidRPr="0090562A">
        <w:rPr>
          <w:rFonts w:hint="cs"/>
          <w:rtl/>
        </w:rPr>
        <w:t>מ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תרצ</w:t>
      </w:r>
      <w:r w:rsidRPr="0090562A">
        <w:rPr>
          <w:rtl/>
        </w:rPr>
        <w:t>"</w:t>
      </w:r>
      <w:r w:rsidRPr="0090562A">
        <w:rPr>
          <w:rFonts w:hint="cs"/>
          <w:rtl/>
        </w:rPr>
        <w:t>ו</w:t>
      </w:r>
      <w:r>
        <w:rPr>
          <w:rFonts w:cs="FrankRuehl"/>
          <w:rtl/>
        </w:rPr>
        <w:t xml:space="preserve"> </w:t>
      </w:r>
    </w:p>
    <w:p w14:paraId="1C2A2B17" w14:textId="77777777" w:rsidR="00C629EA" w:rsidRDefault="0090562A" w:rsidP="00C629EA">
      <w:pPr>
        <w:pStyle w:val="3"/>
        <w:bidi/>
        <w:rPr>
          <w:rtl/>
        </w:rPr>
      </w:pPr>
      <w:r w:rsidRPr="0090562A">
        <w:rPr>
          <w:rFonts w:hint="cs"/>
          <w:rtl/>
        </w:rPr>
        <w:t>קיז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</w:p>
    <w:p w14:paraId="2C9ECBCE" w14:textId="44DF97BB" w:rsidR="00C629EA" w:rsidRPr="00C629EA" w:rsidRDefault="0090562A" w:rsidP="00C629EA">
      <w:pPr>
        <w:jc w:val="both"/>
        <w:rPr>
          <w:rtl/>
        </w:rPr>
      </w:pPr>
      <w:r w:rsidRPr="0090562A">
        <w:rPr>
          <w:rFonts w:hint="cs"/>
          <w:rtl/>
        </w:rPr>
        <w:t>בע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ב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תמוז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תרס</w:t>
      </w:r>
      <w:r w:rsidRPr="0090562A">
        <w:rPr>
          <w:rtl/>
        </w:rPr>
        <w:t>"</w:t>
      </w:r>
      <w:r w:rsidRPr="0090562A">
        <w:rPr>
          <w:rFonts w:hint="cs"/>
          <w:rtl/>
        </w:rPr>
        <w:t>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קאסאווא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וכט</w:t>
      </w:r>
      <w:r w:rsidRPr="0090562A">
        <w:rPr>
          <w:rtl/>
        </w:rPr>
        <w:t>"</w:t>
      </w:r>
      <w:r w:rsidRPr="0090562A">
        <w:rPr>
          <w:rFonts w:hint="cs"/>
          <w:rtl/>
        </w:rPr>
        <w:t>ס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לידי</w:t>
      </w:r>
      <w:r w:rsidRPr="0090562A">
        <w:rPr>
          <w:rtl/>
        </w:rPr>
        <w:t>"</w:t>
      </w:r>
      <w:r w:rsidRPr="0090562A">
        <w:rPr>
          <w:rFonts w:hint="cs"/>
          <w:rtl/>
        </w:rPr>
        <w:t>נ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מר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נ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אחדשה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באה</w:t>
      </w:r>
      <w:r w:rsidRPr="0090562A">
        <w:rPr>
          <w:rtl/>
        </w:rPr>
        <w:t>"</w:t>
      </w:r>
      <w:r w:rsidRPr="0090562A">
        <w:rPr>
          <w:rFonts w:hint="cs"/>
          <w:rtl/>
        </w:rPr>
        <w:t>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דומיתו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הארוכה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תטילני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ספק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מכתבי</w:t>
      </w:r>
      <w:r w:rsidRPr="0090562A">
        <w:rPr>
          <w:rtl/>
        </w:rPr>
        <w:t xml:space="preserve"> - </w:t>
      </w:r>
      <w:r w:rsidRPr="0090562A">
        <w:rPr>
          <w:rFonts w:hint="cs"/>
          <w:rtl/>
        </w:rPr>
        <w:t>הנשלח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אחדים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הגיענו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מכתבו</w:t>
      </w:r>
      <w:r w:rsidRPr="0090562A">
        <w:rPr>
          <w:rtl/>
        </w:rPr>
        <w:t xml:space="preserve"> - </w:t>
      </w:r>
      <w:r w:rsidRPr="0090562A">
        <w:rPr>
          <w:rFonts w:hint="cs"/>
          <w:rtl/>
        </w:rPr>
        <w:t>לידו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וחוששני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קרהו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אסון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בדרך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וידינני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ידידי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כמשליך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גוי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וכאומר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ואיני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עושה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לזאת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אבקשו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להודיעני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למען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להוציא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ספק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מלבי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49 ---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קמר</w:t>
      </w:r>
      <w:r>
        <w:rPr>
          <w:rFonts w:cs="FrankRuehl"/>
          <w:rtl/>
        </w:rPr>
        <w:t xml:space="preserve"> </w:t>
      </w:r>
      <w:r w:rsidR="00C629EA">
        <w:rPr>
          <w:rFonts w:hint="cs"/>
          <w:rtl/>
        </w:rPr>
        <w:t xml:space="preserve"> ==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וכרי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להפטר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אציע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לפניו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קטנה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אף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יצאתי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חוכת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העיון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וידידי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יעיין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העיון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הטובה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עליו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ועתה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ידידי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יעלה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בידו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לתקן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lastRenderedPageBreak/>
        <w:t>הדברים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יודיעני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והנני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דו</w:t>
      </w:r>
      <w:r w:rsidRPr="0090562A">
        <w:rPr>
          <w:rtl/>
        </w:rPr>
        <w:t>"</w:t>
      </w:r>
      <w:r w:rsidRPr="0090562A">
        <w:rPr>
          <w:rFonts w:hint="cs"/>
          <w:rtl/>
        </w:rPr>
        <w:t>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ידידו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אברהם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ישעי</w:t>
      </w:r>
      <w:r w:rsidRPr="0090562A">
        <w:rPr>
          <w:rtl/>
        </w:rPr>
        <w:t>'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קיח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שלוכט</w:t>
      </w:r>
      <w:r w:rsidRPr="0090562A">
        <w:rPr>
          <w:rtl/>
        </w:rPr>
        <w:t>"</w:t>
      </w:r>
      <w:r w:rsidRPr="0090562A">
        <w:rPr>
          <w:rFonts w:hint="cs"/>
          <w:rtl/>
        </w:rPr>
        <w:t>ס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אחדשה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מכתבך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הגיעני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במועדו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התאפקתי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ואדום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מלה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כפי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אעידך</w:t>
      </w:r>
      <w:r w:rsidRPr="0090562A">
        <w:rPr>
          <w:rtl/>
        </w:rPr>
        <w:t xml:space="preserve">? </w:t>
      </w:r>
      <w:r w:rsidRPr="0090562A">
        <w:rPr>
          <w:rFonts w:hint="cs"/>
          <w:rtl/>
        </w:rPr>
        <w:t>והנני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מביע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ברכתי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שיהפך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הגלגל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לטובה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ותמצא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נוחם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לנפשך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המדוכאה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המחכה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לישועתך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הדו</w:t>
      </w:r>
      <w:r w:rsidRPr="0090562A">
        <w:rPr>
          <w:rtl/>
        </w:rPr>
        <w:t>"</w:t>
      </w:r>
      <w:r w:rsidRPr="0090562A">
        <w:rPr>
          <w:rFonts w:hint="cs"/>
          <w:rtl/>
        </w:rPr>
        <w:t>ש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</w:t>
      </w:r>
      <w:r w:rsidR="00C629EA">
        <w:rPr>
          <w:rFonts w:hint="cs"/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ח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שכט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תרצ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ווילנא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</w:p>
    <w:p w14:paraId="312FB629" w14:textId="77777777" w:rsidR="00C629EA" w:rsidRDefault="0090562A" w:rsidP="00C629EA">
      <w:pPr>
        <w:pStyle w:val="3"/>
        <w:bidi/>
        <w:rPr>
          <w:rtl/>
        </w:rPr>
      </w:pPr>
      <w:r w:rsidRPr="0090562A">
        <w:rPr>
          <w:rFonts w:hint="cs"/>
          <w:rtl/>
        </w:rPr>
        <w:t>קיט</w:t>
      </w:r>
      <w:r w:rsidRPr="0090562A">
        <w:rPr>
          <w:rtl/>
        </w:rPr>
        <w:t>.</w:t>
      </w:r>
    </w:p>
    <w:p w14:paraId="0C639148" w14:textId="62FD799F" w:rsidR="0090562A" w:rsidRDefault="0090562A" w:rsidP="00C629EA">
      <w:pPr>
        <w:jc w:val="both"/>
        <w:rPr>
          <w:rtl/>
        </w:rPr>
      </w:pP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בע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כ</w:t>
      </w:r>
      <w:r w:rsidRPr="0090562A">
        <w:rPr>
          <w:rtl/>
        </w:rPr>
        <w:t>"</w:t>
      </w:r>
      <w:r w:rsidRPr="0090562A">
        <w:rPr>
          <w:rFonts w:hint="cs"/>
          <w:rtl/>
        </w:rPr>
        <w:t>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סיון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התרס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קאסאווא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מר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נ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וי</w:t>
      </w:r>
      <w:r w:rsidRPr="0090562A">
        <w:rPr>
          <w:rtl/>
        </w:rPr>
        <w:t>"</w:t>
      </w:r>
      <w:r w:rsidRPr="0090562A">
        <w:rPr>
          <w:rFonts w:hint="cs"/>
          <w:rtl/>
        </w:rPr>
        <w:t>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העולם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מכתב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ידידי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הגיעני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השבת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העבר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בעודני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50 ---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חדס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למצרו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קמס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עוסק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בההכנה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העצלנית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והשלילית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זרזת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ותקדמני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במכתבך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אתה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מצבך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המתואר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במכתבך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אינני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חושב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לגמול</w:t>
      </w:r>
      <w:r w:rsidRPr="0090562A">
        <w:rPr>
          <w:rtl/>
        </w:rPr>
        <w:t>,*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וכאשר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יפריח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ויגדל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ישגא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שלותך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ומנחותך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בבקשך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ממני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מכתב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בארוכה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הודעתני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נוסחו</w:t>
      </w:r>
      <w:r w:rsidRPr="0090562A">
        <w:rPr>
          <w:rtl/>
        </w:rPr>
        <w:t xml:space="preserve"> ...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ועתה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עטי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יבש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התקוה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עינינו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הנני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ידידו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אברהם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ישעי</w:t>
      </w:r>
      <w:r w:rsidRPr="0090562A">
        <w:rPr>
          <w:rtl/>
        </w:rPr>
        <w:t>'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להודיעני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מבריאתך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ובמכתבך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כתוב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מעט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אריך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כן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קכ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אחדשה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יקרתך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הגיעני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כמובן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הגיעו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הענין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מאד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אולי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לכקרך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בביתך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הודיעני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והנני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מאחל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בריאות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כנפשך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הדוש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מחכה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למכתבך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החותם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ברכה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</w:p>
    <w:p w14:paraId="39F6C7A9" w14:textId="77777777" w:rsidR="0090562A" w:rsidRDefault="0090562A" w:rsidP="00C629EA">
      <w:pPr>
        <w:jc w:val="both"/>
        <w:rPr>
          <w:rtl/>
        </w:rPr>
      </w:pPr>
      <w:r>
        <w:rPr>
          <w:rFonts w:hint="cs"/>
          <w:rtl/>
        </w:rPr>
        <w:br/>
      </w: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* </w:t>
      </w:r>
      <w:r w:rsidRPr="0090562A">
        <w:rPr>
          <w:rFonts w:hint="cs"/>
          <w:rtl/>
        </w:rPr>
        <w:t>יעוי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הכתוב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ויגמל</w:t>
      </w:r>
      <w:r w:rsidRPr="0090562A">
        <w:rPr>
          <w:rtl/>
        </w:rPr>
        <w:t xml:space="preserve"> (</w:t>
      </w:r>
      <w:r w:rsidRPr="0090562A">
        <w:rPr>
          <w:rFonts w:hint="cs"/>
          <w:rtl/>
        </w:rPr>
        <w:t>במדבר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</w:t>
      </w:r>
      <w:r w:rsidRPr="0090562A">
        <w:rPr>
          <w:rtl/>
        </w:rPr>
        <w:t>"</w:t>
      </w:r>
      <w:r w:rsidRPr="0090562A">
        <w:rPr>
          <w:rFonts w:hint="cs"/>
          <w:rtl/>
        </w:rPr>
        <w:t>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</w:t>
      </w:r>
      <w:r w:rsidRPr="0090562A">
        <w:rPr>
          <w:rtl/>
        </w:rPr>
        <w:t>"</w:t>
      </w:r>
      <w:r w:rsidRPr="0090562A">
        <w:rPr>
          <w:rFonts w:hint="cs"/>
          <w:rtl/>
        </w:rPr>
        <w:t>ג</w:t>
      </w:r>
      <w:r w:rsidRPr="0090562A">
        <w:rPr>
          <w:rtl/>
        </w:rPr>
        <w:t>).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51 ---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קמו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קוצן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אגרות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קכא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רב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יקרתו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הניעני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במועדו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ואחרי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שנזדמן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בעצמו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הרב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שליט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חשתי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להשיב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ואחרי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שמסר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הנדכר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נטפלנו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לסדר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המבוקש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ותקוות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נשקפות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לסדר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צד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הטוב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ובהיות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גודל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האחריות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ורצינות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שבענין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נוהגים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הצעירים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להתנהל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בעצלתים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ובזהירות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יתירה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ומדרך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שכבר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עברו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תקופה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לזרז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בצעירים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ולתוקפם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לצעדים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יותר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גדולים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והאמת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העצלות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והמשכה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יתירה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מכביד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המעונין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עצמו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סביביו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וגורם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ליגיעת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ופיזור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הנפש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וצריך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התאמצות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ולבטוח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שאמר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העולם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והכוטח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ילך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דרכו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בטח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והנגי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מבקשו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להשיב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במוקדם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ממשיים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והנני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דו</w:t>
      </w:r>
      <w:r w:rsidRPr="0090562A">
        <w:rPr>
          <w:rtl/>
        </w:rPr>
        <w:t>"</w:t>
      </w:r>
      <w:r w:rsidRPr="0090562A">
        <w:rPr>
          <w:rFonts w:hint="cs"/>
          <w:rtl/>
        </w:rPr>
        <w:t>ש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</w:t>
      </w:r>
      <w:r w:rsidRPr="0090562A">
        <w:rPr>
          <w:rtl/>
        </w:rPr>
        <w:t xml:space="preserve">', </w:t>
      </w:r>
      <w:r w:rsidRPr="0090562A">
        <w:rPr>
          <w:rFonts w:hint="cs"/>
          <w:rtl/>
        </w:rPr>
        <w:t>מ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למב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</w:p>
    <w:p w14:paraId="2EABB0E6" w14:textId="637F04DE" w:rsidR="0090562A" w:rsidRDefault="0090562A" w:rsidP="00C629EA">
      <w:pPr>
        <w:jc w:val="both"/>
        <w:rPr>
          <w:rtl/>
        </w:rPr>
      </w:pPr>
      <w:r>
        <w:rPr>
          <w:rFonts w:hint="cs"/>
          <w:rtl/>
        </w:rPr>
        <w:br/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קכב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>'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מכתבו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הגיעני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קשה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עתיקא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ר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לחזור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פעמים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הרבה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52 ---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צין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חדס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למצרו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מבורר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ואך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צריך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החלט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לבנות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הארמון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מיד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אפשר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להשאיר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בתקוה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ולעשות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מיד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בקנית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מגרש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והתחלה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קטנה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אפשר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בכל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אופן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אפשר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לעשות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עדיין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בזמן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שהענין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בבחינת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הצעה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ואחרי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שזהו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המצב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צריך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החלט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במצב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שלצעיר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מאד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ההחלט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באותו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החשוב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צריך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התחזקות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ולהשיב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ברורות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אולי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יבוא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וישוחח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בעצמו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ואמרו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גם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רצונם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ואחתום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>'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קכג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שלוכט</w:t>
      </w:r>
      <w:r w:rsidRPr="0090562A">
        <w:rPr>
          <w:rtl/>
        </w:rPr>
        <w:t>"</w:t>
      </w:r>
      <w:r w:rsidRPr="0090562A">
        <w:rPr>
          <w:rFonts w:hint="cs"/>
          <w:rtl/>
        </w:rPr>
        <w:t>ס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אחדשה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הקשבתי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ממך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קשב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כבירים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ואמנם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אנכי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הארכתי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דומיתי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אתי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חדש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הודיעני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תשלח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עתה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באיזה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משלוח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במכתבך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האחרונים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תודיעני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אודות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שביתתך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עסק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התקבע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עתים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לתורה</w:t>
      </w:r>
      <w:r w:rsidRPr="0090562A">
        <w:rPr>
          <w:rtl/>
        </w:rPr>
        <w:t>?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התברך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בטוב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ובטהר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לבב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כנפשך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ונפש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הדו</w:t>
      </w:r>
      <w:r w:rsidRPr="0090562A">
        <w:rPr>
          <w:rtl/>
        </w:rPr>
        <w:t>"</w:t>
      </w:r>
      <w:r w:rsidRPr="0090562A">
        <w:rPr>
          <w:rFonts w:hint="cs"/>
          <w:rtl/>
        </w:rPr>
        <w:t>ש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אברהם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ישעי</w:t>
      </w:r>
      <w:r w:rsidRPr="0090562A">
        <w:rPr>
          <w:rtl/>
        </w:rPr>
        <w:t>'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עש</w:t>
      </w:r>
      <w:r w:rsidRPr="0090562A">
        <w:rPr>
          <w:rtl/>
        </w:rPr>
        <w:t>"</w:t>
      </w:r>
      <w:r w:rsidRPr="0090562A">
        <w:rPr>
          <w:rFonts w:hint="cs"/>
          <w:rtl/>
        </w:rPr>
        <w:t>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טבת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lastRenderedPageBreak/>
        <w:t>תפר</w:t>
      </w:r>
      <w:r w:rsidRPr="0090562A">
        <w:rPr>
          <w:rtl/>
        </w:rPr>
        <w:t>"</w:t>
      </w:r>
      <w:r w:rsidRPr="0090562A">
        <w:rPr>
          <w:rFonts w:hint="cs"/>
          <w:rtl/>
        </w:rPr>
        <w:t>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וילנא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53 ---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קמה</w:t>
      </w:r>
      <w:r>
        <w:rPr>
          <w:rFonts w:cs="FrankRuehl"/>
          <w:rtl/>
        </w:rPr>
        <w:t xml:space="preserve"> </w:t>
      </w:r>
      <w:r w:rsidR="00C629EA">
        <w:rPr>
          <w:rFonts w:hint="cs"/>
          <w:rtl/>
        </w:rPr>
        <w:t xml:space="preserve"> ==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קכד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שלוכט</w:t>
      </w:r>
      <w:r w:rsidRPr="0090562A">
        <w:rPr>
          <w:rtl/>
        </w:rPr>
        <w:t>"</w:t>
      </w:r>
      <w:r w:rsidRPr="0090562A">
        <w:rPr>
          <w:rFonts w:hint="cs"/>
          <w:rtl/>
        </w:rPr>
        <w:t>ס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לכבוד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ידי</w:t>
      </w:r>
      <w:r w:rsidRPr="0090562A">
        <w:rPr>
          <w:rtl/>
        </w:rPr>
        <w:t>"</w:t>
      </w:r>
      <w:r w:rsidRPr="0090562A">
        <w:rPr>
          <w:rFonts w:hint="cs"/>
          <w:rtl/>
        </w:rPr>
        <w:t>נ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הרה</w:t>
      </w:r>
      <w:r w:rsidRPr="0090562A">
        <w:rPr>
          <w:rtl/>
        </w:rPr>
        <w:t>"</w:t>
      </w:r>
      <w:r w:rsidRPr="0090562A">
        <w:rPr>
          <w:rFonts w:hint="cs"/>
          <w:rtl/>
        </w:rPr>
        <w:t>ג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שליט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ולנו</w:t>
      </w:r>
      <w:r w:rsidRPr="0090562A">
        <w:rPr>
          <w:rtl/>
        </w:rPr>
        <w:t>"</w:t>
      </w:r>
      <w:r w:rsidRPr="0090562A">
        <w:rPr>
          <w:rFonts w:hint="cs"/>
          <w:rtl/>
        </w:rPr>
        <w:t>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תחי</w:t>
      </w:r>
      <w:r w:rsidRPr="0090562A">
        <w:rPr>
          <w:rtl/>
        </w:rPr>
        <w:t>'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מעמק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</w:t>
      </w:r>
      <w:r w:rsidRPr="0090562A">
        <w:rPr>
          <w:rtl/>
        </w:rPr>
        <w:t xml:space="preserve">! </w:t>
      </w:r>
      <w:r w:rsidRPr="0090562A">
        <w:rPr>
          <w:rFonts w:hint="cs"/>
          <w:rtl/>
        </w:rPr>
        <w:t>אביע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ברכתי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נצח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לחיים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טובים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שמחים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ורצוים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מתוקים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ללב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ונעימים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לנפש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חיים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מאירים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לעצמם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ותלפיות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לרבים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להצליח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במז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התלוים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בו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וחסד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מעל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פנותיהם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עדי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עד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כאחלת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נפשם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ונפש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הדו</w:t>
      </w:r>
      <w:r w:rsidRPr="0090562A">
        <w:rPr>
          <w:rtl/>
        </w:rPr>
        <w:t>"</w:t>
      </w:r>
      <w:r w:rsidRPr="0090562A">
        <w:rPr>
          <w:rFonts w:hint="cs"/>
          <w:rtl/>
        </w:rPr>
        <w:t>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ואשרם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כה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אברהם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ישעי</w:t>
      </w:r>
      <w:r w:rsidRPr="0090562A">
        <w:rPr>
          <w:rtl/>
        </w:rPr>
        <w:t>'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כ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סיון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תרץ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קסובא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קכה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שלומם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ישגא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אחרשה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באה</w:t>
      </w:r>
      <w:r w:rsidRPr="0090562A">
        <w:rPr>
          <w:rtl/>
        </w:rPr>
        <w:t>"</w:t>
      </w:r>
      <w:r w:rsidRPr="0090562A">
        <w:rPr>
          <w:rFonts w:hint="cs"/>
          <w:rtl/>
        </w:rPr>
        <w:t>ר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ברב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תודה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ובאיחולי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ברכה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להרמת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קרן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להחזרת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לאביהם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שבשמים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הנני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קבלת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ספרם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היקר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ואכפול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וברכה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כנפשם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ונפש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באהבה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</w:p>
    <w:p w14:paraId="24621DBD" w14:textId="77777777" w:rsidR="0090562A" w:rsidRDefault="0090562A" w:rsidP="00C629EA">
      <w:pPr>
        <w:jc w:val="both"/>
        <w:rPr>
          <w:rtl/>
        </w:rPr>
      </w:pPr>
      <w:r>
        <w:rPr>
          <w:rFonts w:hint="cs"/>
          <w:rtl/>
        </w:rPr>
        <w:br/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כ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אד</w:t>
      </w:r>
      <w:r w:rsidRPr="0090562A">
        <w:rPr>
          <w:rtl/>
        </w:rPr>
        <w:t>"</w:t>
      </w:r>
      <w:r w:rsidRPr="0090562A">
        <w:rPr>
          <w:rFonts w:hint="cs"/>
          <w:rtl/>
        </w:rPr>
        <w:t>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התש</w:t>
      </w:r>
      <w:r w:rsidRPr="0090562A">
        <w:rPr>
          <w:rtl/>
        </w:rPr>
        <w:t>"</w:t>
      </w:r>
      <w:r w:rsidRPr="0090562A">
        <w:rPr>
          <w:rFonts w:hint="cs"/>
          <w:rtl/>
        </w:rPr>
        <w:t>ח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בני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ברק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54 ---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צין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חדס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למברו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קמט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קכו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לשמחת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ראיתי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הזקנים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במושב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זקנים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פה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עוסקים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במשנה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וגמרא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לשביעת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רצונם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ואחתום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ברכה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שיאריכו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ושנים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ונזכה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לגאולה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במהרה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החותם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ברכה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</w:p>
    <w:p w14:paraId="265FB423" w14:textId="2B0864A4" w:rsidR="0090562A" w:rsidRDefault="0090562A" w:rsidP="00C629EA">
      <w:pPr>
        <w:jc w:val="both"/>
        <w:rPr>
          <w:rtl/>
        </w:rPr>
      </w:pPr>
      <w:r>
        <w:rPr>
          <w:rFonts w:hint="cs"/>
          <w:rtl/>
        </w:rPr>
        <w:br/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כ</w:t>
      </w:r>
      <w:r w:rsidRPr="0090562A">
        <w:rPr>
          <w:rtl/>
        </w:rPr>
        <w:t>"</w:t>
      </w:r>
      <w:r w:rsidRPr="0090562A">
        <w:rPr>
          <w:rFonts w:hint="cs"/>
          <w:rtl/>
        </w:rPr>
        <w:t>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שבט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תשי</w:t>
      </w:r>
      <w:r w:rsidRPr="0090562A">
        <w:rPr>
          <w:rtl/>
        </w:rPr>
        <w:t>"</w:t>
      </w:r>
      <w:r w:rsidRPr="0090562A">
        <w:rPr>
          <w:rFonts w:hint="cs"/>
          <w:rtl/>
        </w:rPr>
        <w:t>ג</w:t>
      </w:r>
      <w:r>
        <w:rPr>
          <w:rFonts w:cs="FrankRuehl"/>
          <w:rtl/>
        </w:rPr>
        <w:t xml:space="preserve"> </w:t>
      </w:r>
      <w:r w:rsidRPr="0090562A">
        <w:rPr>
          <w:rtl/>
        </w:rPr>
        <w:t>*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שמח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להשתתף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הק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הנ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ונתתי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סך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לא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="00C629EA">
        <w:rPr>
          <w:rFonts w:hint="cs"/>
          <w:rtl/>
        </w:rPr>
        <w:t>אי</w:t>
      </w:r>
      <w:r w:rsidR="00C629EA">
        <w:rPr>
          <w:rtl/>
        </w:rPr>
        <w:t>"</w:t>
      </w:r>
      <w:r w:rsidR="00C629EA">
        <w:rPr>
          <w:rFonts w:hint="cs"/>
          <w:rtl/>
        </w:rPr>
        <w:t>ש קרליץ.</w:t>
      </w:r>
      <w:r w:rsidR="00C629EA">
        <w:rPr>
          <w:rFonts w:hint="cs"/>
          <w:rtl/>
        </w:rPr>
        <w:br/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קכז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יקירי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מר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שיחי</w:t>
      </w:r>
      <w:r w:rsidRPr="0090562A">
        <w:rPr>
          <w:rtl/>
        </w:rPr>
        <w:t>'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מכתבך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הגיעני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בנוגע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לישרתך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ועדינות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נפשך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ואישיותך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הנאמנה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אמנם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אפשר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להגיד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בלב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שלם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אמנם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דרכי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בכמו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מפני</w:t>
      </w:r>
      <w:r w:rsidRPr="0090562A">
        <w:rPr>
          <w:rtl/>
        </w:rPr>
        <w:t xml:space="preserve"> ... </w:t>
      </w:r>
      <w:r w:rsidRPr="0090562A">
        <w:rPr>
          <w:rFonts w:hint="cs"/>
          <w:rtl/>
        </w:rPr>
        <w:t>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אפשר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להסביר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וגם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צורך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בכך</w:t>
      </w:r>
      <w:r w:rsidRPr="0090562A">
        <w:rPr>
          <w:rtl/>
        </w:rPr>
        <w:t xml:space="preserve">. - </w:t>
      </w:r>
      <w:r w:rsidRPr="0090562A">
        <w:rPr>
          <w:rFonts w:hint="cs"/>
          <w:rtl/>
        </w:rPr>
        <w:t>ואחשוב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יחסרו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עדים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כך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וכמדומה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עדות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ידידנו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שליט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תספיק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עיקר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שאתה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שבע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רצון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ממחשבה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כזו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רבת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אחריות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55 ---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קונן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חגרות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והנני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מברכך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שתתוקן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בעצה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טובה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ותצליח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בכל</w:t>
      </w:r>
      <w:r w:rsidRPr="0090562A">
        <w:rPr>
          <w:rtl/>
        </w:rPr>
        <w:t xml:space="preserve"> (</w:t>
      </w:r>
      <w:r w:rsidRPr="0090562A">
        <w:rPr>
          <w:rFonts w:hint="cs"/>
          <w:rtl/>
        </w:rPr>
        <w:t>דרכיך</w:t>
      </w:r>
      <w:r w:rsidRPr="0090562A">
        <w:rPr>
          <w:rtl/>
        </w:rPr>
        <w:t>).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כנפש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באהבה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</w:p>
    <w:p w14:paraId="641EBB37" w14:textId="77777777" w:rsidR="0090562A" w:rsidRDefault="0090562A" w:rsidP="00C629EA">
      <w:pPr>
        <w:jc w:val="both"/>
        <w:rPr>
          <w:rtl/>
        </w:rPr>
      </w:pPr>
      <w:r>
        <w:rPr>
          <w:rFonts w:hint="cs"/>
          <w:rtl/>
        </w:rPr>
        <w:br/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כ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תשרי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תש</w:t>
      </w:r>
      <w:r w:rsidRPr="0090562A">
        <w:rPr>
          <w:rtl/>
        </w:rPr>
        <w:t>"</w:t>
      </w:r>
      <w:r w:rsidRPr="0090562A">
        <w:rPr>
          <w:rFonts w:hint="cs"/>
          <w:rtl/>
        </w:rPr>
        <w:t>ב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קכח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רב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ולכא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>'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מכתבו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הגיעני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במועדו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וכאשר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נדחה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בשעה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ראשונה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מלהשיב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חזר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ונדחה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ונשכח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לרגלי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החיים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הטרודים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והמטרידים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וכאשר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זמן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שמח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עכשו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להשיבו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אינני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נזקק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גם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עכשו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להשאלות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הנזכרות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במכתבו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אחת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עברה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זמנה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וע</w:t>
      </w:r>
      <w:r w:rsidRPr="0090562A">
        <w:rPr>
          <w:rtl/>
        </w:rPr>
        <w:t>"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הברכה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קשה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עכשו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לעי</w:t>
      </w:r>
      <w:r w:rsidRPr="0090562A">
        <w:rPr>
          <w:rtl/>
        </w:rPr>
        <w:t xml:space="preserve">', </w:t>
      </w:r>
      <w:r w:rsidRPr="0090562A">
        <w:rPr>
          <w:rFonts w:hint="cs"/>
          <w:rtl/>
        </w:rPr>
        <w:t>כמדומה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תלוי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בחתימה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הדוש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</w:p>
    <w:p w14:paraId="5FC4ED05" w14:textId="77777777" w:rsidR="0090562A" w:rsidRDefault="0090562A" w:rsidP="00C629EA">
      <w:pPr>
        <w:jc w:val="both"/>
        <w:rPr>
          <w:rtl/>
        </w:rPr>
      </w:pPr>
      <w:r>
        <w:rPr>
          <w:rFonts w:hint="cs"/>
          <w:rtl/>
        </w:rPr>
        <w:br/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קכט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וכוח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מכתבך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הגיעני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גם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תמיהתך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שתיקתי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הגיעני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אבל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סיבת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בעיכוב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ההושטת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הדפדפת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לפוריא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56 ---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צין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חדס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למברו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קנא</w:t>
      </w: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-- </w:t>
      </w:r>
      <w:r w:rsidRPr="0090562A">
        <w:rPr>
          <w:rFonts w:hint="cs"/>
          <w:rtl/>
        </w:rPr>
        <w:t>ואחתום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בברכת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לשנת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חיים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אהבת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וי</w:t>
      </w:r>
      <w:r w:rsidRPr="0090562A">
        <w:rPr>
          <w:rtl/>
        </w:rPr>
        <w:t>"</w:t>
      </w:r>
      <w:r w:rsidRPr="0090562A">
        <w:rPr>
          <w:rFonts w:hint="cs"/>
          <w:rtl/>
        </w:rPr>
        <w:t>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ולעלות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מעלה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מעלה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הדוש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</w:p>
    <w:p w14:paraId="5C454DFB" w14:textId="3852656C" w:rsidR="0090562A" w:rsidRDefault="0090562A" w:rsidP="00C629EA">
      <w:pPr>
        <w:jc w:val="both"/>
        <w:rPr>
          <w:rtl/>
        </w:rPr>
      </w:pPr>
      <w:r>
        <w:rPr>
          <w:rFonts w:hint="cs"/>
          <w:rtl/>
        </w:rPr>
        <w:br/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קל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יקירי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וחביבי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שליט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דבריו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נגעו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מאד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וידעתי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הטהור</w:t>
      </w:r>
      <w:r w:rsidRPr="0090562A">
        <w:rPr>
          <w:rtl/>
        </w:rPr>
        <w:t xml:space="preserve"> [</w:t>
      </w:r>
      <w:r w:rsidRPr="0090562A">
        <w:rPr>
          <w:rFonts w:hint="cs"/>
          <w:rtl/>
        </w:rPr>
        <w:t>אף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דואג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מאד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שהוטבע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בעולם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בזמן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שעולמו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הראוי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עולמו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lastRenderedPageBreak/>
        <w:t>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ועומק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ההלכה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הרבה</w:t>
      </w:r>
      <w:r w:rsidRPr="0090562A">
        <w:rPr>
          <w:rtl/>
        </w:rPr>
        <w:t xml:space="preserve">] </w:t>
      </w:r>
      <w:r w:rsidRPr="0090562A">
        <w:rPr>
          <w:rFonts w:hint="cs"/>
          <w:rtl/>
        </w:rPr>
        <w:t>ודבריו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יוצאים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מלב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וקראתים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בגעגועי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אהבה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להבין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ערך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הדברים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נשתנו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כלל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קלא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שלוכט</w:t>
      </w:r>
      <w:r w:rsidRPr="0090562A">
        <w:rPr>
          <w:rtl/>
        </w:rPr>
        <w:t>"</w:t>
      </w:r>
      <w:r w:rsidRPr="0090562A">
        <w:rPr>
          <w:rFonts w:hint="cs"/>
          <w:rtl/>
        </w:rPr>
        <w:t>ס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שמחתי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מאד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להקשיב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קשב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אחרי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היתה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ההזדמנות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זו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מאז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התראינו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בירושלים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</w:t>
      </w:r>
      <w:r w:rsidRPr="0090562A">
        <w:rPr>
          <w:rtl/>
        </w:rPr>
        <w:t>"</w:t>
      </w:r>
      <w:r w:rsidRPr="0090562A">
        <w:rPr>
          <w:rFonts w:hint="cs"/>
          <w:rtl/>
        </w:rPr>
        <w:t>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ולהיותי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קצר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הנני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מוכרח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לקצר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ואחתום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בברכת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ויכתבו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ויחתמו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כולם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בסשצ</w:t>
      </w:r>
      <w:r w:rsidRPr="0090562A">
        <w:rPr>
          <w:rtl/>
        </w:rPr>
        <w:t>"</w:t>
      </w:r>
      <w:r w:rsidRPr="0090562A">
        <w:rPr>
          <w:rFonts w:hint="cs"/>
          <w:rtl/>
        </w:rPr>
        <w:t>ג</w:t>
      </w:r>
      <w:r w:rsidRPr="0090562A">
        <w:rPr>
          <w:rtl/>
        </w:rPr>
        <w:t>,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57 ---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תוכן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האגרות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טו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אגרת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מח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בדרכי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ההכרעה</w:t>
      </w:r>
      <w:r w:rsidRPr="0090562A">
        <w:rPr>
          <w:rtl/>
        </w:rPr>
        <w:t xml:space="preserve"> -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הכרעת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במושב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</w:t>
      </w:r>
      <w:r w:rsidRPr="0090562A">
        <w:rPr>
          <w:rtl/>
        </w:rPr>
        <w:t>"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 - </w:t>
      </w:r>
      <w:r w:rsidRPr="0090562A">
        <w:rPr>
          <w:rFonts w:hint="cs"/>
          <w:rtl/>
        </w:rPr>
        <w:t>ראוי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להתחשב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יותר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הפוסקים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שתורתם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הגיעה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מקצועות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מט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בעגינים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והירות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בהלכות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גטין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החמורות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נא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בהכנת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הקדמונים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ופסקיהם</w:t>
      </w:r>
      <w:r w:rsidRPr="0090562A">
        <w:rPr>
          <w:rtl/>
        </w:rPr>
        <w:t xml:space="preserve">. - </w:t>
      </w:r>
      <w:r w:rsidRPr="0090562A">
        <w:rPr>
          <w:rFonts w:hint="cs"/>
          <w:rtl/>
        </w:rPr>
        <w:t>דרך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</w:t>
      </w:r>
      <w:r w:rsidRPr="0090562A">
        <w:rPr>
          <w:rtl/>
        </w:rPr>
        <w:t>"</w:t>
      </w:r>
      <w:r w:rsidRPr="0090562A">
        <w:rPr>
          <w:rFonts w:hint="cs"/>
          <w:rtl/>
        </w:rPr>
        <w:t>מ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ז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בפסקיו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ובפלוגתת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הבבלי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והירושלמי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נב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בענין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עבודת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עבודה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זרה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בג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ללמוד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מהשמטת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הטוש</w:t>
      </w:r>
      <w:r w:rsidRPr="0090562A">
        <w:rPr>
          <w:rtl/>
        </w:rPr>
        <w:t>"</w:t>
      </w:r>
      <w:r w:rsidRPr="0090562A">
        <w:rPr>
          <w:rFonts w:hint="cs"/>
          <w:rtl/>
        </w:rPr>
        <w:t>ע</w:t>
      </w:r>
      <w:r w:rsidRPr="0090562A">
        <w:rPr>
          <w:rtl/>
        </w:rPr>
        <w:t xml:space="preserve"> -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בכח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אנושי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בזמננו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לדעת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חלקי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שו</w:t>
      </w:r>
      <w:r w:rsidRPr="0090562A">
        <w:rPr>
          <w:rtl/>
        </w:rPr>
        <w:t>"</w:t>
      </w:r>
      <w:r w:rsidRPr="0090562A">
        <w:rPr>
          <w:rFonts w:hint="cs"/>
          <w:rtl/>
        </w:rPr>
        <w:t>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בורין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נד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חוכתנו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להזהר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בלשוננו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בדברנו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נגד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רבותנו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כנ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נז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נוסח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הסכם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יששכר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לזבולון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נח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במדת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מצינו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ובי</w:t>
      </w:r>
      <w:r w:rsidRPr="0090562A">
        <w:rPr>
          <w:rtl/>
        </w:rPr>
        <w:t>"</w:t>
      </w:r>
      <w:r w:rsidRPr="0090562A">
        <w:rPr>
          <w:rFonts w:hint="cs"/>
          <w:rtl/>
        </w:rPr>
        <w:t>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מדות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בתוך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טרדה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דמצוה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ערב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הנשואין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מתוך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רשימה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משנות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השחרות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58 ---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קנב</w:t>
      </w:r>
      <w:r>
        <w:rPr>
          <w:rFonts w:cs="FrankRuehl"/>
          <w:rtl/>
        </w:rPr>
        <w:t xml:space="preserve"> </w:t>
      </w:r>
      <w:r w:rsidR="00C629EA">
        <w:rPr>
          <w:rFonts w:hint="cs"/>
          <w:rtl/>
        </w:rPr>
        <w:t xml:space="preserve"> ==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ונזכה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כולנו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לשנת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גאולה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וישועה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ותחזינה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עינינו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בהרמת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קרן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ישראל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בשיבת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ציון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כנפשס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הגדולה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ונפש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באה</w:t>
      </w:r>
      <w:r w:rsidRPr="0090562A">
        <w:rPr>
          <w:rtl/>
        </w:rPr>
        <w:t>"</w:t>
      </w:r>
      <w:r w:rsidRPr="0090562A">
        <w:rPr>
          <w:rFonts w:hint="cs"/>
          <w:rtl/>
        </w:rPr>
        <w:t>ר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קלב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רב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ימסור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שיחי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הכאים</w:t>
      </w:r>
      <w:r w:rsidRPr="0090562A">
        <w:rPr>
          <w:rtl/>
        </w:rPr>
        <w:t xml:space="preserve">: </w:t>
      </w:r>
      <w:r w:rsidRPr="0090562A">
        <w:rPr>
          <w:rFonts w:hint="cs"/>
          <w:rtl/>
        </w:rPr>
        <w:t>אחד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מפה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מתכונן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לעשות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תוצרת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הדבק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ומסרתי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יוכל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למכור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יתנו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סחורה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שירצה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וינסה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למצוא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קונים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האיש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איש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ישר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חרדי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ימצאו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לנכון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יבוא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לשוחח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עמהם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נא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להשיב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תיכף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והנני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חותם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ברכה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הדו</w:t>
      </w:r>
      <w:r w:rsidRPr="0090562A">
        <w:rPr>
          <w:rtl/>
        </w:rPr>
        <w:t>"</w:t>
      </w:r>
      <w:r w:rsidRPr="0090562A">
        <w:rPr>
          <w:rFonts w:hint="cs"/>
          <w:rtl/>
        </w:rPr>
        <w:t>ש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</w:p>
    <w:p w14:paraId="4188004E" w14:textId="194BC5B7" w:rsidR="0090562A" w:rsidRDefault="0090562A" w:rsidP="00C629EA">
      <w:pPr>
        <w:jc w:val="both"/>
        <w:rPr>
          <w:rtl/>
        </w:rPr>
      </w:pPr>
      <w:r>
        <w:rPr>
          <w:rFonts w:hint="cs"/>
          <w:rtl/>
        </w:rPr>
        <w:br/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קלג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המכ</w:t>
      </w:r>
      <w:r w:rsidRPr="0090562A">
        <w:rPr>
          <w:rtl/>
        </w:rPr>
        <w:t>"</w:t>
      </w:r>
      <w:r w:rsidRPr="0090562A">
        <w:rPr>
          <w:rFonts w:hint="cs"/>
          <w:rtl/>
        </w:rPr>
        <w:t>ז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נ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נמצא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בבית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עולים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מעט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מלאכת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הדפוס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ורצונו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להמשיך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מפני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שרצונו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להמשיך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בדרך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כאבותיו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רצונו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להמצא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בסביבה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שומרי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תורה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נאות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לקבל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משכורת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בחדשי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הנסיון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חמש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59 ---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צין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חדס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למצרו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קעג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לחדש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המותר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נקבל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לצורך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כלכלתו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אחשוב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שירויח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משכורת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הפעוט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הזה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ולמצוה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גדולה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יחשב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מוש</w:t>
      </w:r>
      <w:r w:rsidRPr="0090562A">
        <w:rPr>
          <w:rtl/>
        </w:rPr>
        <w:t>"</w:t>
      </w:r>
      <w:r w:rsidRPr="0090562A">
        <w:rPr>
          <w:rFonts w:hint="cs"/>
          <w:rtl/>
        </w:rPr>
        <w:t>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</w:t>
      </w:r>
      <w:r w:rsidRPr="0090562A">
        <w:rPr>
          <w:rtl/>
        </w:rPr>
        <w:t>"</w:t>
      </w:r>
      <w:r w:rsidRPr="0090562A">
        <w:rPr>
          <w:rFonts w:hint="cs"/>
          <w:rtl/>
        </w:rPr>
        <w:t>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מנ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תש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קלד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רצונך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לבקש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רעך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שקול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בפלס</w:t>
      </w:r>
      <w:r w:rsidRPr="0090562A">
        <w:rPr>
          <w:rtl/>
        </w:rPr>
        <w:t xml:space="preserve"> -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תפיק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בקשתך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תאמר</w:t>
      </w:r>
      <w:r w:rsidRPr="0090562A">
        <w:rPr>
          <w:rtl/>
        </w:rPr>
        <w:t xml:space="preserve">: </w:t>
      </w:r>
      <w:r w:rsidRPr="0090562A">
        <w:rPr>
          <w:rFonts w:hint="cs"/>
          <w:rtl/>
        </w:rPr>
        <w:t>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יהלוך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אשאלהו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וימנע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מבוקשי</w:t>
      </w:r>
      <w:r w:rsidRPr="0090562A">
        <w:rPr>
          <w:rtl/>
        </w:rPr>
        <w:t>?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דע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הפסדת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במעשיך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אינך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בטוח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בעצמך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מהערת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כעס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הלב</w:t>
      </w:r>
      <w:r w:rsidRPr="0090562A">
        <w:rPr>
          <w:rtl/>
        </w:rPr>
        <w:t xml:space="preserve"> -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מיאון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אחיך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גם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רעך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מתגנב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עליו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ואתה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הפרדת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והרבית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חינם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ומי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שדבריו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קלים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ורגיל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בבקשות</w:t>
      </w:r>
      <w:r w:rsidRPr="0090562A">
        <w:rPr>
          <w:rtl/>
        </w:rPr>
        <w:t xml:space="preserve">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שונא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ושנאוי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קלה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>'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למען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הבאת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נגמר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</w:t>
      </w:r>
      <w:r w:rsidRPr="0090562A">
        <w:rPr>
          <w:rtl/>
        </w:rPr>
        <w:t xml:space="preserve">'- - </w:t>
      </w:r>
      <w:r w:rsidRPr="0090562A">
        <w:rPr>
          <w:rFonts w:hint="cs"/>
          <w:rtl/>
        </w:rPr>
        <w:t>נ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יתן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לצדקה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סך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60 ---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קנד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קוצן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חגרוק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שתים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עשרה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הרב</w:t>
      </w:r>
      <w:r w:rsidRPr="0090562A">
        <w:rPr>
          <w:rtl/>
        </w:rPr>
        <w:t xml:space="preserve"> </w:t>
      </w:r>
      <w:r w:rsidR="00C629EA">
        <w:rPr>
          <w:rFonts w:hint="cs"/>
          <w:rtl/>
        </w:rPr>
        <w:t>אי</w:t>
      </w:r>
      <w:r w:rsidR="00C629EA">
        <w:rPr>
          <w:rtl/>
        </w:rPr>
        <w:t>"</w:t>
      </w:r>
      <w:r w:rsidR="00C629EA">
        <w:rPr>
          <w:rFonts w:hint="cs"/>
          <w:rtl/>
        </w:rPr>
        <w:t>ש קרליץ.</w:t>
      </w:r>
      <w:r w:rsidR="00C629EA">
        <w:rPr>
          <w:rFonts w:hint="cs"/>
          <w:rtl/>
        </w:rPr>
        <w:br/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וימסור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הסך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לידו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חדש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דלמטה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' -- </w:t>
      </w:r>
      <w:r w:rsidRPr="0090562A">
        <w:rPr>
          <w:rFonts w:hint="cs"/>
          <w:rtl/>
        </w:rPr>
        <w:t>נ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יחזור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לקנות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אצל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הנ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צרכיו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כמקדם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שניהם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לשכוח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התרעומות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מלכם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ולחיות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בריעות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וידידות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ישראל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ובאנו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עה</w:t>
      </w:r>
      <w:r w:rsidRPr="0090562A">
        <w:rPr>
          <w:rtl/>
        </w:rPr>
        <w:t>"</w:t>
      </w:r>
      <w:r w:rsidRPr="0090562A">
        <w:rPr>
          <w:rFonts w:hint="cs"/>
          <w:rtl/>
        </w:rPr>
        <w:t>ח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תרצ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קלו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רב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וגמח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הנני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שולח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ברכתי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לקראת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החדשה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הבע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לשנת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חיים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טובים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בריאים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ומשמחים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כנפש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ומחכה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לדבריך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להקשיב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משלומך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ובריאותך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לתמהוני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העלמת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ממני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כבירים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מדרך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הרגיל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נא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להתאפק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ולהודיעני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כמו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</w:p>
    <w:p w14:paraId="38705F25" w14:textId="77777777" w:rsidR="0090562A" w:rsidRDefault="0090562A" w:rsidP="00C629EA">
      <w:pPr>
        <w:jc w:val="both"/>
        <w:rPr>
          <w:rtl/>
        </w:rPr>
      </w:pPr>
      <w:r>
        <w:rPr>
          <w:rFonts w:hint="cs"/>
          <w:rtl/>
        </w:rPr>
        <w:lastRenderedPageBreak/>
        <w:br/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כסא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לעשור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</w:t>
      </w:r>
      <w:r w:rsidRPr="0090562A">
        <w:rPr>
          <w:rtl/>
        </w:rPr>
        <w:t>"</w:t>
      </w:r>
      <w:r w:rsidRPr="0090562A">
        <w:rPr>
          <w:rFonts w:hint="cs"/>
          <w:rtl/>
        </w:rPr>
        <w:t>ח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קלז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וכט</w:t>
      </w:r>
      <w:r w:rsidRPr="0090562A">
        <w:rPr>
          <w:rtl/>
        </w:rPr>
        <w:t>"</w:t>
      </w:r>
      <w:r w:rsidRPr="0090562A">
        <w:rPr>
          <w:rFonts w:hint="cs"/>
          <w:rtl/>
        </w:rPr>
        <w:t>ס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הנני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לברכו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בברכת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מז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הכהן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הנולד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למז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 w:rsidRPr="0090562A">
        <w:rPr>
          <w:rtl/>
        </w:rPr>
        <w:t>,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61 ---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צין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חדס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למברו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המקום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יזכהו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לגדלו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לחופה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ולמעשים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טובים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ויזכה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לעבוד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עבודת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הכהנים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בקדש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כנפשו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ונפש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המברכו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הדוש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</w:p>
    <w:p w14:paraId="764FEDEC" w14:textId="77777777" w:rsidR="0090562A" w:rsidRDefault="0090562A" w:rsidP="00C629EA">
      <w:pPr>
        <w:jc w:val="both"/>
        <w:rPr>
          <w:rtl/>
        </w:rPr>
      </w:pPr>
      <w:r>
        <w:rPr>
          <w:rFonts w:hint="cs"/>
          <w:rtl/>
        </w:rPr>
        <w:br/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עש</w:t>
      </w:r>
      <w:r w:rsidRPr="0090562A">
        <w:rPr>
          <w:rtl/>
        </w:rPr>
        <w:t>"</w:t>
      </w:r>
      <w:r w:rsidRPr="0090562A">
        <w:rPr>
          <w:rFonts w:hint="cs"/>
          <w:rtl/>
        </w:rPr>
        <w:t>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כסלו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תרצ</w:t>
      </w:r>
      <w:r w:rsidRPr="0090562A">
        <w:rPr>
          <w:rtl/>
        </w:rPr>
        <w:t>"</w:t>
      </w:r>
      <w:r w:rsidRPr="0090562A">
        <w:rPr>
          <w:rFonts w:hint="cs"/>
          <w:rtl/>
        </w:rPr>
        <w:t>ד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קלח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מר</w:t>
      </w:r>
      <w:r w:rsidRPr="0090562A">
        <w:rPr>
          <w:rtl/>
        </w:rPr>
        <w:t xml:space="preserve"> 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לשנה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טובה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יכתב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ויחתם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יקירי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שיחי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בסשצ</w:t>
      </w:r>
      <w:r w:rsidRPr="0090562A">
        <w:rPr>
          <w:rtl/>
        </w:rPr>
        <w:t>"</w:t>
      </w:r>
      <w:r w:rsidRPr="0090562A">
        <w:rPr>
          <w:rFonts w:hint="cs"/>
          <w:rtl/>
        </w:rPr>
        <w:t>ג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ויזכה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לעשות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חיל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ויראה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ויזכה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להנחת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הדעת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ושמחת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הנפש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ומצוה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כנפשו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ופש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המברכו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</w:p>
    <w:p w14:paraId="447854BA" w14:textId="77777777" w:rsidR="0090562A" w:rsidRDefault="0090562A" w:rsidP="00C629EA">
      <w:pPr>
        <w:jc w:val="both"/>
        <w:rPr>
          <w:rtl/>
        </w:rPr>
      </w:pPr>
      <w:r>
        <w:rPr>
          <w:rFonts w:hint="cs"/>
          <w:rtl/>
        </w:rPr>
        <w:br/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קלט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רב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וכוח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יקרתם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הגיעני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במועדו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והספרים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נשלחו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בטח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הגיעם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אך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מכתבי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נתאחר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ורצתי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להגיד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נכון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לקבל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הצעתם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באהבה</w:t>
      </w:r>
      <w:r w:rsidRPr="0090562A">
        <w:rPr>
          <w:rtl/>
        </w:rPr>
        <w:t xml:space="preserve"> - </w:t>
      </w:r>
      <w:r w:rsidRPr="0090562A">
        <w:rPr>
          <w:rFonts w:hint="cs"/>
          <w:rtl/>
        </w:rPr>
        <w:t>ובל</w:t>
      </w:r>
      <w:r w:rsidRPr="0090562A">
        <w:rPr>
          <w:rtl/>
        </w:rPr>
        <w:t>"</w:t>
      </w:r>
      <w:r w:rsidRPr="0090562A">
        <w:rPr>
          <w:rFonts w:hint="cs"/>
          <w:rtl/>
        </w:rPr>
        <w:t>נ</w:t>
      </w:r>
      <w:r w:rsidRPr="0090562A">
        <w:rPr>
          <w:rtl/>
        </w:rPr>
        <w:t xml:space="preserve"> -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ביקור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בנם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היקר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שיחי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אצלי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רצוני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מאד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בהערותיהם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לפעמים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קושי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העיון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ימנעני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להכנס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חדש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62 ---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קיצן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חנריח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יאחתום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בברכת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השנים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יכתבו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ויחתמו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בסשצ</w:t>
      </w:r>
      <w:r w:rsidRPr="0090562A">
        <w:rPr>
          <w:rtl/>
        </w:rPr>
        <w:t>"</w:t>
      </w:r>
      <w:r w:rsidRPr="0090562A">
        <w:rPr>
          <w:rFonts w:hint="cs"/>
          <w:rtl/>
        </w:rPr>
        <w:t>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לחיים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טובים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ושמחים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לאור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תורה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כנפשם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הטהורה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תפש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הרבול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באהבתם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דוש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</w:p>
    <w:p w14:paraId="4BB9C82C" w14:textId="77777777" w:rsidR="0090562A" w:rsidRDefault="0090562A" w:rsidP="00C629EA">
      <w:pPr>
        <w:jc w:val="both"/>
        <w:rPr>
          <w:rtl/>
        </w:rPr>
      </w:pPr>
      <w:r>
        <w:rPr>
          <w:rFonts w:hint="cs"/>
          <w:rtl/>
        </w:rPr>
        <w:br/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קמ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מז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מעמק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אברכם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להכנס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לחיים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גדולים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חיים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נעימות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נפש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ועדינות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עילאית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בהתאמה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מתנאי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קרוץ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מחומר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בנשמת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קדש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מעל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וירוו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ההורים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ענג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נצח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כנפשם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ונפש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המברכם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באהבה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תמח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ברק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</w:p>
    <w:p w14:paraId="483BBFCA" w14:textId="77777777" w:rsidR="0090562A" w:rsidRDefault="0090562A" w:rsidP="00C629EA">
      <w:pPr>
        <w:jc w:val="both"/>
        <w:rPr>
          <w:rtl/>
        </w:rPr>
      </w:pPr>
      <w:r>
        <w:rPr>
          <w:rFonts w:hint="cs"/>
          <w:rtl/>
        </w:rPr>
        <w:br/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קמא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מז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יקבל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ברכתי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הלבבית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כלולתו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למז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ותהא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דרכו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צלחה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בחיים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מאירים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זיז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התודה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מתלוה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באושר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ועושר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נעימות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נצח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כנפש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באהבה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תמח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</w:t>
      </w:r>
      <w:r w:rsidRPr="0090562A">
        <w:rPr>
          <w:rtl/>
        </w:rPr>
        <w:t>"</w:t>
      </w:r>
      <w:r w:rsidRPr="0090562A">
        <w:rPr>
          <w:rFonts w:hint="cs"/>
          <w:rtl/>
        </w:rPr>
        <w:t>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בגי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ברק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</w:p>
    <w:p w14:paraId="52D545D6" w14:textId="77777777" w:rsidR="0090562A" w:rsidRDefault="0090562A" w:rsidP="00C629EA">
      <w:pPr>
        <w:jc w:val="both"/>
        <w:rPr>
          <w:rtl/>
        </w:rPr>
      </w:pPr>
      <w:r>
        <w:rPr>
          <w:rFonts w:hint="cs"/>
          <w:rtl/>
        </w:rPr>
        <w:br/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63 ---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צין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חדס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למברו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קמ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קמב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אחרשה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באה</w:t>
      </w:r>
      <w:r w:rsidRPr="0090562A">
        <w:rPr>
          <w:rtl/>
        </w:rPr>
        <w:t>"</w:t>
      </w:r>
      <w:r w:rsidRPr="0090562A">
        <w:rPr>
          <w:rFonts w:hint="cs"/>
          <w:rtl/>
        </w:rPr>
        <w:t>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בשורתם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מנשואי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בגם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היקר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שליט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הגיעני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בזמנו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אבל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ברכתי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שנאמרה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בזמנה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מוגשת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עכשו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שהזיווג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יעלה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יפה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למז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ולברכת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נצח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לשמחתם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ולשמחת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הוריהם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לרוות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נחת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עולמים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כנפשם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תפש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החותם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ברכה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</w:p>
    <w:p w14:paraId="4BB5F3D4" w14:textId="77777777" w:rsidR="0090562A" w:rsidRDefault="0090562A" w:rsidP="00C629EA">
      <w:pPr>
        <w:jc w:val="both"/>
        <w:rPr>
          <w:rtl/>
        </w:rPr>
      </w:pPr>
      <w:r>
        <w:rPr>
          <w:rFonts w:hint="cs"/>
          <w:rtl/>
        </w:rPr>
        <w:br/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קמג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קוה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קויתי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לשובו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הביתה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כאשר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נתבשרתי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שכבר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יצאה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</w:t>
      </w:r>
      <w:r w:rsidRPr="0090562A">
        <w:rPr>
          <w:rtl/>
        </w:rPr>
        <w:t xml:space="preserve">- - </w:t>
      </w:r>
      <w:r w:rsidRPr="0090562A">
        <w:rPr>
          <w:rFonts w:hint="cs"/>
          <w:rtl/>
        </w:rPr>
        <w:t>ועתה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הגיעני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בקבלת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יסורים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בשובה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לבית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מרפא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והנני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חותם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ורפו</w:t>
      </w:r>
      <w:r w:rsidRPr="0090562A">
        <w:rPr>
          <w:rtl/>
        </w:rPr>
        <w:t>"</w:t>
      </w:r>
      <w:r w:rsidRPr="0090562A">
        <w:rPr>
          <w:rFonts w:hint="cs"/>
          <w:rtl/>
        </w:rPr>
        <w:t>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להא</w:t>
      </w:r>
      <w:r w:rsidRPr="0090562A">
        <w:rPr>
          <w:rtl/>
        </w:rPr>
        <w:t xml:space="preserve">' - - </w:t>
      </w:r>
      <w:r w:rsidRPr="0090562A">
        <w:rPr>
          <w:rFonts w:hint="cs"/>
          <w:rtl/>
        </w:rPr>
        <w:t>בת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תחי</w:t>
      </w:r>
      <w:r w:rsidRPr="0090562A">
        <w:rPr>
          <w:rtl/>
        </w:rPr>
        <w:t>'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בתוך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שח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כנפשו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הטובה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ונפש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החותם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ברכה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דו</w:t>
      </w:r>
      <w:r w:rsidRPr="0090562A">
        <w:rPr>
          <w:rtl/>
        </w:rPr>
        <w:t>"</w:t>
      </w:r>
      <w:r w:rsidRPr="0090562A">
        <w:rPr>
          <w:rFonts w:hint="cs"/>
          <w:rtl/>
        </w:rPr>
        <w:t>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הדבוק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באהבתו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</w:p>
    <w:p w14:paraId="7E5BC89D" w14:textId="77777777" w:rsidR="0090562A" w:rsidRDefault="0090562A" w:rsidP="00C629EA">
      <w:pPr>
        <w:jc w:val="both"/>
        <w:rPr>
          <w:rtl/>
        </w:rPr>
      </w:pPr>
      <w:r>
        <w:rPr>
          <w:rFonts w:hint="cs"/>
          <w:rtl/>
        </w:rPr>
        <w:lastRenderedPageBreak/>
        <w:br/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דחנוכה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תש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64 ---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קיצן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חגרות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קמד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וכוח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כסשצ</w:t>
      </w:r>
      <w:r w:rsidRPr="0090562A">
        <w:rPr>
          <w:rtl/>
        </w:rPr>
        <w:t>"</w:t>
      </w:r>
      <w:r w:rsidRPr="0090562A">
        <w:rPr>
          <w:rFonts w:hint="cs"/>
          <w:rtl/>
        </w:rPr>
        <w:t>ג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אתדשה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אבקשו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לשכוח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העגום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העבר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למורת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רוח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וצערת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נפש</w:t>
      </w:r>
      <w:r w:rsidRPr="0090562A">
        <w:rPr>
          <w:rtl/>
        </w:rPr>
        <w:t>, [</w:t>
      </w:r>
      <w:r w:rsidRPr="0090562A">
        <w:rPr>
          <w:rFonts w:hint="cs"/>
          <w:rtl/>
        </w:rPr>
        <w:t>וכתיב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זבובי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וגו</w:t>
      </w:r>
      <w:r w:rsidRPr="0090562A">
        <w:rPr>
          <w:rtl/>
        </w:rPr>
        <w:t xml:space="preserve">', </w:t>
      </w:r>
      <w:r w:rsidRPr="0090562A">
        <w:rPr>
          <w:rFonts w:hint="cs"/>
          <w:rtl/>
        </w:rPr>
        <w:t>כמובן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עושים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רצוני</w:t>
      </w:r>
      <w:r w:rsidRPr="0090562A">
        <w:rPr>
          <w:rtl/>
        </w:rPr>
        <w:t>.].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והנגי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כופל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כרכה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שנת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חיים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טובים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ונזכה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לשנת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גאולה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וישועה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החותם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ברכה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</w:p>
    <w:p w14:paraId="5A399A94" w14:textId="77777777" w:rsidR="0090562A" w:rsidRDefault="0090562A" w:rsidP="00C629EA">
      <w:pPr>
        <w:jc w:val="both"/>
        <w:rPr>
          <w:rtl/>
        </w:rPr>
      </w:pPr>
      <w:r>
        <w:rPr>
          <w:rFonts w:hint="cs"/>
          <w:rtl/>
        </w:rPr>
        <w:br/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קמה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שלוכט</w:t>
      </w:r>
      <w:r w:rsidRPr="0090562A">
        <w:rPr>
          <w:rtl/>
        </w:rPr>
        <w:t>"</w:t>
      </w:r>
      <w:r w:rsidRPr="0090562A">
        <w:rPr>
          <w:rFonts w:hint="cs"/>
          <w:rtl/>
        </w:rPr>
        <w:t>ס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אחדשה</w:t>
      </w:r>
      <w:r w:rsidRPr="0090562A">
        <w:rPr>
          <w:rtl/>
        </w:rPr>
        <w:t>"</w:t>
      </w:r>
      <w:r w:rsidRPr="0090562A">
        <w:rPr>
          <w:rFonts w:hint="cs"/>
          <w:rtl/>
        </w:rPr>
        <w:t>ס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הכינותי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לכתוב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מימים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ארכו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ימי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ההכנה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מפני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סרדות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ועכובים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שוות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הפעוטים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לומדים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ושמחים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בתורתם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כחדשה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כישנה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והנגי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חותם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בברכה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כפולה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שימלאו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משאלות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לטובה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כנפשו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תפש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</w:p>
    <w:p w14:paraId="16CB5F3E" w14:textId="77777777" w:rsidR="0090562A" w:rsidRDefault="0090562A" w:rsidP="00C629EA">
      <w:pPr>
        <w:jc w:val="both"/>
        <w:rPr>
          <w:rtl/>
        </w:rPr>
      </w:pPr>
      <w:r>
        <w:rPr>
          <w:rFonts w:hint="cs"/>
          <w:rtl/>
        </w:rPr>
        <w:br/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ג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דר</w:t>
      </w:r>
      <w:r w:rsidRPr="0090562A">
        <w:rPr>
          <w:rtl/>
        </w:rPr>
        <w:t>"</w:t>
      </w:r>
      <w:r w:rsidRPr="0090562A">
        <w:rPr>
          <w:rFonts w:hint="cs"/>
          <w:rtl/>
        </w:rPr>
        <w:t>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אד</w:t>
      </w:r>
      <w:r w:rsidRPr="0090562A">
        <w:rPr>
          <w:rtl/>
        </w:rPr>
        <w:t>"</w:t>
      </w:r>
      <w:r w:rsidRPr="0090562A">
        <w:rPr>
          <w:rFonts w:hint="cs"/>
          <w:rtl/>
        </w:rPr>
        <w:t>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תרצ</w:t>
      </w:r>
      <w:r w:rsidRPr="0090562A">
        <w:rPr>
          <w:rtl/>
        </w:rPr>
        <w:t>"</w:t>
      </w:r>
      <w:r w:rsidRPr="0090562A">
        <w:rPr>
          <w:rFonts w:hint="cs"/>
          <w:rtl/>
        </w:rPr>
        <w:t>ב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65 ---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חדס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למצרו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קמו</w:t>
      </w:r>
      <w:r w:rsidRPr="0090562A">
        <w:rPr>
          <w:rtl/>
        </w:rPr>
        <w:t xml:space="preserve"> .*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שלוכט</w:t>
      </w:r>
      <w:r w:rsidRPr="0090562A">
        <w:rPr>
          <w:rtl/>
        </w:rPr>
        <w:t>"</w:t>
      </w:r>
      <w:r w:rsidRPr="0090562A">
        <w:rPr>
          <w:rFonts w:hint="cs"/>
          <w:rtl/>
        </w:rPr>
        <w:t>ס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עתה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כתבתי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נתאחר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הדאר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והנני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כופל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לשלוח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מכתב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לת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תתענה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בת</w:t>
      </w:r>
      <w:r w:rsidRPr="0090562A">
        <w:rPr>
          <w:rtl/>
        </w:rPr>
        <w:t>"</w:t>
      </w:r>
      <w:r w:rsidRPr="0090562A">
        <w:rPr>
          <w:rFonts w:hint="cs"/>
          <w:rtl/>
        </w:rPr>
        <w:t>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יהפך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לששון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במהרה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הדוש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</w:p>
    <w:p w14:paraId="7D9D9E00" w14:textId="2AB30DE8" w:rsidR="0090562A" w:rsidRDefault="0090562A" w:rsidP="00C629EA">
      <w:pPr>
        <w:jc w:val="both"/>
        <w:rPr>
          <w:rtl/>
        </w:rPr>
      </w:pPr>
      <w:r>
        <w:rPr>
          <w:rFonts w:hint="cs"/>
          <w:rtl/>
        </w:rPr>
        <w:br/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קמז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שפע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ורב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ישע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אחדשה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מלתי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אמורה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שקשה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להטרית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ובכל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זאת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מזדמן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לעתים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לצאת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מגדרי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אחת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האחיות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החולים</w:t>
      </w:r>
      <w:r w:rsidRPr="0090562A">
        <w:rPr>
          <w:rtl/>
        </w:rPr>
        <w:t xml:space="preserve"> - </w:t>
      </w:r>
      <w:r w:rsidRPr="0090562A">
        <w:rPr>
          <w:rFonts w:hint="cs"/>
          <w:rtl/>
        </w:rPr>
        <w:t>שמשה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חלי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מקרוב</w:t>
      </w:r>
      <w:r w:rsidRPr="0090562A">
        <w:rPr>
          <w:rtl/>
        </w:rPr>
        <w:t xml:space="preserve"> - </w:t>
      </w:r>
      <w:r w:rsidRPr="0090562A">
        <w:rPr>
          <w:rFonts w:hint="cs"/>
          <w:rtl/>
        </w:rPr>
        <w:t>ועתה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לפני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ותיארה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מצבה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הקשה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צריכה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נתוח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פנימי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ובהיותה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גלמודה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ודלה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היא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וקוקה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להמלצה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פרופ</w:t>
      </w:r>
      <w:r w:rsidRPr="0090562A">
        <w:rPr>
          <w:rtl/>
        </w:rPr>
        <w:t xml:space="preserve">' - - </w:t>
      </w:r>
      <w:r w:rsidRPr="0090562A">
        <w:rPr>
          <w:rFonts w:hint="cs"/>
          <w:rtl/>
        </w:rPr>
        <w:t>להתחסד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לבקרה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כנגד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תשלום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זול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ובקשה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ממני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להכירה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הדר</w:t>
      </w:r>
      <w:r w:rsidRPr="0090562A">
        <w:rPr>
          <w:rtl/>
        </w:rPr>
        <w:t>"</w:t>
      </w:r>
      <w:r w:rsidRPr="0090562A">
        <w:rPr>
          <w:rFonts w:hint="cs"/>
          <w:rtl/>
        </w:rPr>
        <w:t>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שליט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אולי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בידם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להמליץ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בעדה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ascii="Arial" w:hAnsi="Arial" w:cs="Arial" w:hint="cs"/>
          <w:rtl/>
        </w:rPr>
        <w:t>●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לחולה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יתענה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בת</w:t>
      </w:r>
      <w:r w:rsidRPr="0090562A">
        <w:rPr>
          <w:rtl/>
        </w:rPr>
        <w:t>"</w:t>
      </w:r>
      <w:r w:rsidRPr="0090562A">
        <w:rPr>
          <w:rFonts w:hint="cs"/>
          <w:rtl/>
        </w:rPr>
        <w:t>ב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66 ---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קם</w:t>
      </w:r>
      <w:r>
        <w:rPr>
          <w:rFonts w:cs="FrankRuehl"/>
          <w:rtl/>
        </w:rPr>
        <w:t xml:space="preserve"> </w:t>
      </w:r>
      <w:r w:rsidR="00C629EA">
        <w:rPr>
          <w:rFonts w:hint="cs"/>
          <w:rtl/>
        </w:rPr>
        <w:t xml:space="preserve"> ==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ובזה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אחתום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 xml:space="preserve">', </w:t>
      </w:r>
      <w:r w:rsidRPr="0090562A">
        <w:rPr>
          <w:rFonts w:hint="cs"/>
          <w:rtl/>
        </w:rPr>
        <w:t>וימי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המצרים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יהפכו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במהרה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לששון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ולשמחה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ושכו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לגבולם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ושמחת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עולם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ראשס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הדוש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מנ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ברק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</w:p>
    <w:p w14:paraId="5BC0F199" w14:textId="77777777" w:rsidR="00C629EA" w:rsidRDefault="0090562A" w:rsidP="00C629EA">
      <w:pPr>
        <w:pStyle w:val="3"/>
        <w:bidi/>
        <w:rPr>
          <w:rtl/>
        </w:rPr>
      </w:pPr>
      <w:r>
        <w:rPr>
          <w:rFonts w:hint="cs"/>
          <w:rtl/>
        </w:rPr>
        <w:br/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קמח</w:t>
      </w:r>
      <w:r w:rsidRPr="0090562A">
        <w:rPr>
          <w:rtl/>
        </w:rPr>
        <w:t>.</w:t>
      </w:r>
    </w:p>
    <w:p w14:paraId="6A0F3344" w14:textId="50CCCC28" w:rsidR="0090562A" w:rsidRDefault="0090562A" w:rsidP="00C629EA">
      <w:pPr>
        <w:jc w:val="both"/>
        <w:rPr>
          <w:rtl/>
        </w:rPr>
      </w:pP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* </w:t>
      </w:r>
      <w:r w:rsidRPr="0090562A">
        <w:rPr>
          <w:rFonts w:hint="cs"/>
          <w:rtl/>
        </w:rPr>
        <w:t>בעת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שפטנו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האדם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עלינו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לדעת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הנהגת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האדם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הנדון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בהשפטו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דומה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שכחת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השאנן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לשכחת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הטרוד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שיהיה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זדון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להראשון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יהיה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שגגה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להאחרון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ופעמים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רבות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יקרה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נאשים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האדם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בהשקפתנו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יחוסו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אשמתו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וכאשר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נתבונן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הארם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הנאשם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חיותו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הארץ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נחפהו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מפשע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מפתח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גדול</w:t>
      </w:r>
      <w:r w:rsidRPr="0090562A">
        <w:rPr>
          <w:rtl/>
        </w:rPr>
        <w:t xml:space="preserve"> .-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מימי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השחרות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משנות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</w:t>
      </w:r>
      <w:r w:rsidRPr="0090562A">
        <w:rPr>
          <w:rtl/>
        </w:rPr>
        <w:t>'</w:t>
      </w:r>
      <w:r w:rsidRPr="0090562A">
        <w:rPr>
          <w:rFonts w:hint="cs"/>
          <w:rtl/>
        </w:rPr>
        <w:t>תר</w:t>
      </w:r>
      <w:r w:rsidRPr="0090562A">
        <w:rPr>
          <w:rtl/>
        </w:rPr>
        <w:t>"</w:t>
      </w:r>
      <w:r w:rsidRPr="0090562A">
        <w:rPr>
          <w:rFonts w:hint="cs"/>
          <w:rtl/>
        </w:rPr>
        <w:t>נ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בערך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67 ---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שונות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קמט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רב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עיקר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התשובה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זהירות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שימת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להבא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ובאמת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צריך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להתרגל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להחמיר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בכניסת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השבת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במקום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מצוה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מאד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שבשכיל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מצוה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נכנסין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למצב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נלחץ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וסוברין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יכולני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עדיין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לגמור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קדם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השבת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ובאמת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ראוי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להחליט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לפרוש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במקום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מצוה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ומוטב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שיהי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המכשול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בביטול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המצוה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ממכשול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חילול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השבת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ואמנם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תיקונים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הנזכרים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בראשונים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ראוים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להם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ודקדוק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בשמירת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השבת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מלאכות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lastRenderedPageBreak/>
        <w:t>הטוב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שבתיקונים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והנני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חותם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יכשל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וחטאתו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יכופר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ויזכה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לשמור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שבת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</w:p>
    <w:p w14:paraId="341CC116" w14:textId="12724083" w:rsidR="0090562A" w:rsidRDefault="0090562A" w:rsidP="00C629EA">
      <w:pPr>
        <w:jc w:val="both"/>
        <w:rPr>
          <w:rtl/>
        </w:rPr>
      </w:pPr>
      <w:r>
        <w:rPr>
          <w:rFonts w:hint="cs"/>
          <w:rtl/>
        </w:rPr>
        <w:br/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68 ---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טז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תוכן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האגרות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חנוך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וישיבות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אגרת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סא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החנוך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לקיצוניות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סב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האמצעים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להצלה</w:t>
      </w:r>
      <w:r w:rsidRPr="0090562A">
        <w:rPr>
          <w:rtl/>
        </w:rPr>
        <w:t xml:space="preserve"> - </w:t>
      </w:r>
      <w:r w:rsidRPr="0090562A">
        <w:rPr>
          <w:rFonts w:hint="cs"/>
          <w:rtl/>
        </w:rPr>
        <w:t>העמלים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מצילים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יותר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השתדלות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איני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במקום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תורה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סד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עמל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מתוך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יסורים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מקנים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לבעליהם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מיוחדים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סח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הישיבות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מבצרי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סו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השתדלות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בחנוך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הבנות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</w:t>
      </w:r>
      <w:r w:rsidRPr="0090562A">
        <w:rPr>
          <w:rtl/>
        </w:rPr>
        <w:t>"</w:t>
      </w:r>
      <w:r w:rsidRPr="0090562A">
        <w:rPr>
          <w:rFonts w:hint="cs"/>
          <w:rtl/>
        </w:rPr>
        <w:t>בית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יעקב</w:t>
      </w:r>
      <w:r w:rsidRPr="0090562A">
        <w:rPr>
          <w:rtl/>
        </w:rPr>
        <w:t xml:space="preserve">", </w:t>
      </w:r>
      <w:r w:rsidRPr="0090562A">
        <w:rPr>
          <w:rFonts w:hint="cs"/>
          <w:rtl/>
        </w:rPr>
        <w:t>אינו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פחות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בערכו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מחנוך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הבגים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tl/>
        </w:rPr>
        <w:t>*</w:t>
      </w:r>
      <w:r w:rsidRPr="0090562A">
        <w:rPr>
          <w:rFonts w:hint="cs"/>
          <w:rtl/>
        </w:rPr>
        <w:t>סז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הסתר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הגלות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פוגע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בחנוך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צעירים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הראויים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לגדולות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tl/>
        </w:rPr>
        <w:t>"</w:t>
      </w:r>
      <w:r w:rsidRPr="0090562A">
        <w:rPr>
          <w:rFonts w:hint="cs"/>
          <w:rtl/>
        </w:rPr>
        <w:t>סח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דאגה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לילדי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ארצנו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חלוקת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כספי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ישיבה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בכלל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הנהלה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הרוחנית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הישיבה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מכתב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בנו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עא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כנ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69 ---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קסר</w:t>
      </w:r>
      <w:r>
        <w:rPr>
          <w:rFonts w:cs="FrankRuehl"/>
          <w:rtl/>
        </w:rPr>
        <w:t xml:space="preserve"> </w:t>
      </w:r>
      <w:r w:rsidR="00C629EA">
        <w:rPr>
          <w:rFonts w:hint="cs"/>
          <w:rtl/>
        </w:rPr>
        <w:t xml:space="preserve"> ==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קנ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שלמא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ולתורתו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עתה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הגיעני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יקרתו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והנני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המכוון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קצרתי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במובן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וכל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שסמך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במכתבו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שיכונו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בתכנית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טוב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ובמקום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שצריך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הכרעה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בידינו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מכריע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והלא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דקדקתי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במכתבי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שאם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המלאכה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כהוגן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והעושה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כדרכו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כאן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שינוי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גדר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שינוי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שינוי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מעובדא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דחול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אלא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חז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שקלו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שינוי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שכות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דשינוי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מדמין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שינוי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לשינוי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וחבילתו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כתפו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לרוץ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ולזרקו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בשינוי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התירו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במקום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נכרי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וצנור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שעלו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קשקשים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מותר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וא</w:t>
      </w:r>
      <w:r w:rsidRPr="0090562A">
        <w:rPr>
          <w:rtl/>
        </w:rPr>
        <w:t>"</w:t>
      </w:r>
      <w:r w:rsidRPr="0090562A">
        <w:rPr>
          <w:rFonts w:hint="cs"/>
          <w:rtl/>
        </w:rPr>
        <w:t>צ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לחזור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נכרי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אלא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שראו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חכמים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שאין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בשנוי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פרצה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בקרב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בכלל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קשה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להתוכח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התלוי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בשיקול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הדעת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ובריכוז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ההשקפה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להוסיף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מכתבי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הראשון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ואכפול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וברכה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דוש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כ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לירחא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תליתאי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תרצ</w:t>
      </w:r>
      <w:r w:rsidRPr="0090562A">
        <w:rPr>
          <w:rtl/>
        </w:rPr>
        <w:t>"</w:t>
      </w:r>
      <w:r w:rsidRPr="0090562A">
        <w:rPr>
          <w:rFonts w:hint="cs"/>
          <w:rtl/>
        </w:rPr>
        <w:t>ו</w:t>
      </w:r>
      <w:r>
        <w:rPr>
          <w:rFonts w:cs="FrankRuehl"/>
          <w:rtl/>
        </w:rPr>
        <w:t xml:space="preserve"> </w:t>
      </w:r>
      <w:r w:rsidRPr="0090562A">
        <w:rPr>
          <w:rtl/>
        </w:rPr>
        <w:t>-- [</w:t>
      </w:r>
      <w:r w:rsidRPr="0090562A">
        <w:rPr>
          <w:rFonts w:hint="cs"/>
          <w:rtl/>
        </w:rPr>
        <w:t>וכל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תכלית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השכותין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יבואו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להקל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בדאוריתא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כפי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ראות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חז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ברוח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קדשם</w:t>
      </w:r>
      <w:r w:rsidRPr="0090562A">
        <w:rPr>
          <w:rtl/>
        </w:rPr>
        <w:t xml:space="preserve">] - - </w:t>
      </w:r>
      <w:r w:rsidRPr="0090562A">
        <w:rPr>
          <w:rFonts w:hint="cs"/>
          <w:rtl/>
        </w:rPr>
        <w:t>וכל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>
        <w:rPr>
          <w:rFonts w:cs="FrankRuehl"/>
          <w:rtl/>
        </w:rPr>
        <w:t xml:space="preserve"> </w:t>
      </w:r>
      <w:r w:rsidRPr="0090562A">
        <w:rPr>
          <w:rFonts w:ascii="Arial" w:hAnsi="Arial" w:cs="Arial" w:hint="cs"/>
          <w:rtl/>
        </w:rPr>
        <w:t>●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קו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</w:t>
      </w:r>
      <w:r w:rsidRPr="0090562A">
        <w:rPr>
          <w:rtl/>
        </w:rPr>
        <w:t>"</w:t>
      </w:r>
      <w:r w:rsidRPr="0090562A">
        <w:rPr>
          <w:rFonts w:hint="cs"/>
          <w:rtl/>
        </w:rPr>
        <w:t>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אגרות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הגרח</w:t>
      </w:r>
      <w:r w:rsidRPr="0090562A">
        <w:rPr>
          <w:rtl/>
        </w:rPr>
        <w:t>"</w:t>
      </w:r>
      <w:r w:rsidRPr="0090562A">
        <w:rPr>
          <w:rFonts w:hint="cs"/>
          <w:rtl/>
        </w:rPr>
        <w:t>ע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י</w:t>
      </w:r>
      <w:r w:rsidRPr="0090562A">
        <w:rPr>
          <w:rtl/>
        </w:rPr>
        <w:t>"</w:t>
      </w:r>
      <w:r w:rsidRPr="0090562A">
        <w:rPr>
          <w:rFonts w:hint="cs"/>
          <w:rtl/>
        </w:rPr>
        <w:t>ג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70 ---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פונומ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קסה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כולה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נזהרנו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בנסיונות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היותר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קשים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וצריך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ליתן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ממתו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כדאיתא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בשו</w:t>
      </w:r>
      <w:r w:rsidRPr="0090562A">
        <w:rPr>
          <w:rtl/>
        </w:rPr>
        <w:t>"</w:t>
      </w:r>
      <w:r w:rsidRPr="0090562A">
        <w:rPr>
          <w:rFonts w:hint="cs"/>
          <w:rtl/>
        </w:rPr>
        <w:t>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</w:t>
      </w:r>
      <w:r w:rsidRPr="0090562A">
        <w:rPr>
          <w:rtl/>
        </w:rPr>
        <w:t>"</w:t>
      </w:r>
      <w:r w:rsidRPr="0090562A">
        <w:rPr>
          <w:rFonts w:hint="cs"/>
          <w:rtl/>
        </w:rPr>
        <w:t>ס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תרנ</w:t>
      </w:r>
      <w:r w:rsidRPr="0090562A">
        <w:rPr>
          <w:rtl/>
        </w:rPr>
        <w:t>"</w:t>
      </w:r>
      <w:r w:rsidRPr="0090562A">
        <w:rPr>
          <w:rFonts w:hint="cs"/>
          <w:rtl/>
        </w:rPr>
        <w:t>ו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ומהם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נפשו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התירו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משום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מוטב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השבותין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שהתירו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חכמים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משום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התרת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איסור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תכנית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המשמרת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בשעה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בהול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שלא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לגזור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המותר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יכשל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בהאסור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קנא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התפלה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מצוה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מעשית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אצלנו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אחרי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שערכו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אנשי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כנסת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הגדולה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נוסח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ערוך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ומסודר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בלתי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משתנה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הִנֶהָ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אמנם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מצוה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עיונית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בעיקרה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וחובת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הלב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יצא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חובתה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במעשה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מאומה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שאין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תפלה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עבודה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בלבו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אדם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כמו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שאמרו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ולעבדו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לבבכם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איזו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עבודה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כו</w:t>
      </w:r>
      <w:r w:rsidRPr="0090562A">
        <w:rPr>
          <w:rtl/>
        </w:rPr>
        <w:t xml:space="preserve">', </w:t>
      </w:r>
      <w:r w:rsidRPr="0090562A">
        <w:rPr>
          <w:rFonts w:hint="cs"/>
          <w:rtl/>
        </w:rPr>
        <w:t>הנה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עבודה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שנדרש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האדם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בוראו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יתברך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תפלה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לאדם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שעה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אחת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בעולמו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שחפציו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הושלמו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ותאותו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בידו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תמיד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כמשתדל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לבקש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החסר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לעמדו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וקיומו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וכרודף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להדוף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מעל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ראשו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צבא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הפגעים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יסבבוהו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יכתירוהו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לבקרים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אחרי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חוזק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החפץ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ושקידת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ההשתדלות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ישכח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יוצרו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אדון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המעשים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ומחולל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המאורעות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בלעדו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יועילוהו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המעשים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יעזרוהו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הכנותיו</w:t>
      </w:r>
      <w:r w:rsidRPr="0090562A">
        <w:rPr>
          <w:rtl/>
        </w:rPr>
        <w:t xml:space="preserve"> - </w:t>
      </w:r>
      <w:r w:rsidRPr="0090562A">
        <w:rPr>
          <w:rFonts w:hint="cs"/>
          <w:rtl/>
        </w:rPr>
        <w:t>היסכנו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תפלותיו</w:t>
      </w:r>
      <w:r w:rsidRPr="0090562A">
        <w:rPr>
          <w:rtl/>
        </w:rPr>
        <w:t>?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אוצר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מילים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צפצוף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הפה</w:t>
      </w:r>
      <w:r w:rsidRPr="0090562A">
        <w:rPr>
          <w:rtl/>
        </w:rPr>
        <w:t xml:space="preserve">! </w:t>
      </w:r>
      <w:r w:rsidRPr="0090562A">
        <w:rPr>
          <w:rFonts w:hint="cs"/>
          <w:rtl/>
        </w:rPr>
        <w:t>הזו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תפילה</w:t>
      </w:r>
      <w:r w:rsidRPr="0090562A">
        <w:rPr>
          <w:rtl/>
        </w:rPr>
        <w:t xml:space="preserve">? </w:t>
      </w:r>
      <w:r w:rsidRPr="0090562A">
        <w:rPr>
          <w:rFonts w:hint="cs"/>
          <w:rtl/>
        </w:rPr>
        <w:t>לכבד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71 ---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קיצן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חגרות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בפה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והלב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רחוק</w:t>
      </w:r>
      <w:r w:rsidRPr="0090562A">
        <w:rPr>
          <w:rtl/>
        </w:rPr>
        <w:t xml:space="preserve">! </w:t>
      </w:r>
      <w:r w:rsidRPr="0090562A">
        <w:rPr>
          <w:rFonts w:hint="cs"/>
          <w:rtl/>
        </w:rPr>
        <w:t>הלא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יספות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חטא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פשע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האבן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ימס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מזרם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קדש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ימטירו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מסררי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התפלה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בעזת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קדשם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הסתירו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בכנפי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מערכי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תפלתם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נרדם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בתרדמתו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העמוקה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יעור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לקול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הקורא</w:t>
      </w:r>
      <w:r w:rsidRPr="0090562A">
        <w:rPr>
          <w:rtl/>
        </w:rPr>
        <w:t>!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האמנס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פשוט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ומורגש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בשכל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מאד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יכבד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האדם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להרפא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מחולי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ולהשתלם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במצות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lastRenderedPageBreak/>
        <w:t>התפלה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אמנם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עשיית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תפלה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קבע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נמאס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במושכל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ראשון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עשיית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תפלה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רחמים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ותחנונים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המקום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השלימות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היותר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גדולה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והקנין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היותר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נבחר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לאדם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פני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חלד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ואמרו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איזו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פרשה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קטנה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שבתורה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גופי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תלוין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בה</w:t>
      </w:r>
      <w:r w:rsidRPr="0090562A">
        <w:rPr>
          <w:rtl/>
        </w:rPr>
        <w:t xml:space="preserve"> "</w:t>
      </w:r>
      <w:r w:rsidRPr="0090562A">
        <w:rPr>
          <w:rFonts w:hint="cs"/>
          <w:rtl/>
        </w:rPr>
        <w:t>בכל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דרכיך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דעהו</w:t>
      </w:r>
      <w:r w:rsidRPr="0090562A">
        <w:rPr>
          <w:rtl/>
        </w:rPr>
        <w:t xml:space="preserve">", </w:t>
      </w:r>
      <w:r w:rsidRPr="0090562A">
        <w:rPr>
          <w:rFonts w:hint="cs"/>
          <w:rtl/>
        </w:rPr>
        <w:t>הנה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הידיעה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השגחתו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ית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בכל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הדרכים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שהאדם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דורך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גופי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תורה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ואמנם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בידינו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מבואר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ערוך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ומסודר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להורות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לפנינו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הדרך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הישרה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לפתח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ולהרגיש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כליות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זולת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עמל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התבונה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שבעל־פה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ורק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העיון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והעמל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הרפואה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היחידה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והכוללת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תחלואי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הנפש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התעדנות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הנפש</w:t>
      </w:r>
      <w:r w:rsidRPr="0090562A">
        <w:rPr>
          <w:rtl/>
        </w:rPr>
        <w:t xml:space="preserve"> - </w:t>
      </w:r>
      <w:r w:rsidRPr="0090562A">
        <w:rPr>
          <w:rFonts w:hint="cs"/>
          <w:rtl/>
        </w:rPr>
        <w:t>ככלכלת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התבונה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תלויה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ולפי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הכלכלה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וטובה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תגדל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הנפש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ותחל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להרגיש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רגשי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קדש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ואצילות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שמימי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להכיר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פליאות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השגחתו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יתכרך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ורחמיו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המרובים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ברואיו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יום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אמנם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האדם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לכבו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יתברך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ולזכור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תמיד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תעודתו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אמנם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כמו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שחכמת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היראה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צריכה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לעזרת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לימוד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וחכמת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ההלכה</w:t>
      </w:r>
      <w:r w:rsidRPr="0090562A">
        <w:rPr>
          <w:rtl/>
        </w:rPr>
        <w:t xml:space="preserve"> - </w:t>
      </w:r>
      <w:r w:rsidRPr="0090562A">
        <w:rPr>
          <w:rFonts w:hint="cs"/>
          <w:rtl/>
        </w:rPr>
        <w:t>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צריכה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לעזרת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72 ---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שונות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</w:t>
      </w:r>
      <w:r w:rsidRPr="0090562A">
        <w:t>o</w:t>
      </w:r>
      <w:r w:rsidRPr="0090562A">
        <w:rPr>
          <w:rFonts w:hint="cs"/>
          <w:rtl/>
        </w:rPr>
        <w:t>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חכמת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היראה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ועוזרים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ומגדלים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ישתדל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האדם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בשניהם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יחד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ויעכבו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יתרפה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האדם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באחת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מהן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אמנם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שההשתדלות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והשקידה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קניני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האדם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במעלות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הנפש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כקניניו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בעושר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ורכוש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שאמרו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יעשה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האדם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ויתעשר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יבקש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ממי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שהעושר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בעושר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הנפש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ישים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האדם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פניו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תמיד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ליוצרו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שיחונגו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ויבינהו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בתבתת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וכמו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שתקנו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אנשי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כנסת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הגדולה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בתפלת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שמוה־עשרה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הדעה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ובתפלת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אהבה־רבה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ובקדושה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דסדרא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ובברכת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אלקי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נצור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אחרי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התפלה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ובברכת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ובעוד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מקומות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האדם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לזכור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תמיד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ולהתפלל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מקרב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אמרו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שחרב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בית־המקדש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השערים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ננעלו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חוץ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משערי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דמעות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יזכה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האדם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להרגיש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הרע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והנמאס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בהעדר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ידיעת־התורה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עד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שימס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לבבו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בבכי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לפני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המקום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האדם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ואשרי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חלקו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וכבר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מובטח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שתפלתו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נשמעת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האדם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להוסיף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שקידה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שקידתו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יום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האדם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כעץ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השדה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הולך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וגדל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ימי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חלדו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והעמל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וההשתדלות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הנקראים</w:t>
      </w:r>
      <w:r w:rsidRPr="0090562A">
        <w:rPr>
          <w:rtl/>
        </w:rPr>
        <w:t xml:space="preserve"> "</w:t>
      </w:r>
      <w:r w:rsidRPr="0090562A">
        <w:rPr>
          <w:rFonts w:hint="cs"/>
          <w:rtl/>
        </w:rPr>
        <w:t>חיים</w:t>
      </w:r>
      <w:r w:rsidRPr="0090562A">
        <w:rPr>
          <w:rtl/>
        </w:rPr>
        <w:t>"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כאמת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73 ---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קנב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tl/>
        </w:rPr>
        <w:t>7</w:t>
      </w:r>
      <w:r w:rsidRPr="0090562A">
        <w:rPr>
          <w:rFonts w:hint="cs"/>
          <w:rtl/>
        </w:rPr>
        <w:t>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אמנל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לי־או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יתי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לנטית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בלבושים</w:t>
      </w:r>
      <w:r w:rsidRPr="0090562A">
        <w:rPr>
          <w:rtl/>
        </w:rPr>
        <w:t xml:space="preserve"> :</w:t>
      </w:r>
      <w:r w:rsidRPr="0090562A">
        <w:rPr>
          <w:rFonts w:hint="cs"/>
          <w:rtl/>
        </w:rPr>
        <w:t>בשא</w:t>
      </w:r>
      <w:r w:rsidRPr="0090562A">
        <w:rPr>
          <w:rtl/>
        </w:rPr>
        <w:t>-</w:t>
      </w: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"- </w:t>
      </w:r>
      <w:r w:rsidRPr="0090562A">
        <w:rPr>
          <w:rFonts w:hint="cs"/>
          <w:rtl/>
        </w:rPr>
        <w:t>צניט־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יבמנהג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רחברים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והפרישה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החיצו־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אהנ־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סימי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יפר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בפנימייה</w:t>
      </w:r>
      <w:r w:rsidRPr="0090562A">
        <w:rPr>
          <w:rtl/>
        </w:rPr>
        <w:t xml:space="preserve">,. </w:t>
      </w:r>
      <w:r w:rsidRPr="0090562A">
        <w:rPr>
          <w:rFonts w:hint="cs"/>
          <w:rtl/>
        </w:rPr>
        <w:t>אבל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איסי־</w:t>
      </w:r>
      <w:r w:rsidRPr="0090562A">
        <w:rPr>
          <w:rtl/>
        </w:rPr>
        <w:t xml:space="preserve"> "</w:t>
      </w:r>
      <w:r w:rsidRPr="0090562A">
        <w:rPr>
          <w:rFonts w:hint="cs"/>
          <w:rtl/>
        </w:rPr>
        <w:t>בחוקותיהם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זלכי</w:t>
      </w:r>
      <w:r w:rsidRPr="0090562A">
        <w:rPr>
          <w:rtl/>
        </w:rPr>
        <w:t xml:space="preserve">". </w:t>
      </w:r>
      <w:r w:rsidRPr="0090562A">
        <w:rPr>
          <w:rFonts w:hint="cs"/>
          <w:rtl/>
        </w:rPr>
        <w:t>אינר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במתאי־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להתדמית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להם</w:t>
      </w:r>
      <w:r w:rsidRPr="0090562A">
        <w:rPr>
          <w:rtl/>
        </w:rPr>
        <w:t xml:space="preserve"> - </w:t>
      </w:r>
      <w:r w:rsidRPr="0090562A">
        <w:rPr>
          <w:rFonts w:hint="cs"/>
          <w:rtl/>
        </w:rPr>
        <w:t>אבל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בא</w:t>
      </w:r>
      <w:r w:rsidRPr="0090562A">
        <w:rPr>
          <w:rtl/>
        </w:rPr>
        <w:t>-</w:t>
      </w:r>
      <w:r w:rsidRPr="0090562A">
        <w:rPr>
          <w:rFonts w:hint="cs"/>
          <w:rtl/>
        </w:rPr>
        <w:t>־ב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"</w:t>
      </w:r>
      <w:r w:rsidRPr="0090562A">
        <w:rPr>
          <w:rFonts w:hint="cs"/>
          <w:rtl/>
        </w:rPr>
        <w:t>ייפו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המוסכם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ואיי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יעתי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התדמות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לדם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tl/>
        </w:rPr>
        <w:t>-</w:t>
      </w:r>
      <w:r w:rsidRPr="0090562A">
        <w:rPr>
          <w:rFonts w:hint="cs"/>
          <w:rtl/>
        </w:rPr>
        <w:t>כמט</w:t>
      </w:r>
      <w:r w:rsidRPr="0090562A">
        <w:rPr>
          <w:rtl/>
        </w:rPr>
        <w:t>"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הגר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בביאו־</w:t>
      </w:r>
      <w:r w:rsidRPr="0090562A">
        <w:rPr>
          <w:rtl/>
        </w:rPr>
        <w:t>:, :</w:t>
      </w:r>
      <w:r w:rsidRPr="0090562A">
        <w:rPr>
          <w:rFonts w:hint="cs"/>
          <w:rtl/>
        </w:rPr>
        <w:t>כמש</w:t>
      </w:r>
      <w:r w:rsidRPr="0090562A">
        <w:rPr>
          <w:rtl/>
        </w:rPr>
        <w:t>"</w:t>
      </w:r>
      <w:r w:rsidRPr="0090562A">
        <w:rPr>
          <w:rFonts w:hint="cs"/>
          <w:rtl/>
        </w:rPr>
        <w:t>כ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הרמ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רדוקא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פריצות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רב־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בלתי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טעם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יופי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המוסכם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אינ־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בכלל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ורוקא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מגדל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בבתילה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בזמי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שהנברים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נוהגים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רהוא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רוצד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להתדמות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בל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קנג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רב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אשריכם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</w:t>
      </w:r>
      <w:r w:rsidRPr="0090562A">
        <w:rPr>
          <w:rtl/>
        </w:rPr>
        <w:t>"</w:t>
      </w:r>
      <w:r w:rsidRPr="0090562A">
        <w:rPr>
          <w:rFonts w:hint="cs"/>
          <w:rtl/>
        </w:rPr>
        <w:t>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שמצוות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חביבות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עליכם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ביותר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וע</w:t>
      </w:r>
      <w:r w:rsidRPr="0090562A">
        <w:rPr>
          <w:rtl/>
        </w:rPr>
        <w:t>"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 ...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האכזריות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רחמים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נשואין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במכשול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איסור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כרת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כנשואי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ואחות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וכיו</w:t>
      </w:r>
      <w:r w:rsidRPr="0090562A">
        <w:rPr>
          <w:rtl/>
        </w:rPr>
        <w:t>"</w:t>
      </w:r>
      <w:r w:rsidRPr="0090562A">
        <w:rPr>
          <w:rFonts w:hint="cs"/>
          <w:rtl/>
        </w:rPr>
        <w:t>ב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והמסיע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כורת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נפש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הדו</w:t>
      </w:r>
      <w:r w:rsidRPr="0090562A">
        <w:rPr>
          <w:rtl/>
        </w:rPr>
        <w:t>"</w:t>
      </w:r>
      <w:r w:rsidRPr="0090562A">
        <w:rPr>
          <w:rFonts w:hint="cs"/>
          <w:rtl/>
        </w:rPr>
        <w:t>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באהכה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</w:p>
    <w:p w14:paraId="6D53859A" w14:textId="433E496A" w:rsidR="0090562A" w:rsidRDefault="0090562A" w:rsidP="00C629EA">
      <w:pPr>
        <w:jc w:val="both"/>
        <w:rPr>
          <w:rtl/>
        </w:rPr>
      </w:pPr>
      <w:r>
        <w:rPr>
          <w:rFonts w:hint="cs"/>
          <w:rtl/>
        </w:rPr>
        <w:br/>
      </w:r>
      <w:r>
        <w:rPr>
          <w:rFonts w:cs="FrankRuehl"/>
          <w:rtl/>
        </w:rPr>
        <w:t xml:space="preserve"> </w:t>
      </w:r>
      <w:r w:rsidRPr="0090562A">
        <w:rPr>
          <w:rFonts w:ascii="Arial" w:hAnsi="Arial" w:cs="Arial" w:hint="cs"/>
          <w:rtl/>
        </w:rPr>
        <w:t>●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יו</w:t>
      </w:r>
      <w:r w:rsidRPr="0090562A">
        <w:rPr>
          <w:rtl/>
        </w:rPr>
        <w:t>"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קעח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74 ---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פונות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קסם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קנד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מלמא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יבא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שלוח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מכתב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הגרח</w:t>
      </w:r>
      <w:r w:rsidRPr="0090562A">
        <w:rPr>
          <w:rtl/>
        </w:rPr>
        <w:t>"</w:t>
      </w:r>
      <w:r w:rsidRPr="0090562A">
        <w:rPr>
          <w:rFonts w:hint="cs"/>
          <w:rtl/>
        </w:rPr>
        <w:t>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שליט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אליהם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מביע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מזר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אז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רגשי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תודתי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ירחש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עלי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הטורח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קבלו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כליהם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שהמציאו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האפשרות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ארצנו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הק</w:t>
      </w:r>
      <w:r w:rsidRPr="0090562A">
        <w:rPr>
          <w:rtl/>
        </w:rPr>
        <w:t>'.</w:t>
      </w:r>
      <w:r>
        <w:rPr>
          <w:rFonts w:cs="FrankRuehl"/>
          <w:rtl/>
        </w:rPr>
        <w:t xml:space="preserve"> </w:t>
      </w:r>
      <w:r w:rsidRPr="0090562A">
        <w:rPr>
          <w:rtl/>
        </w:rPr>
        <w:t>"</w:t>
      </w:r>
      <w:r w:rsidRPr="0090562A">
        <w:rPr>
          <w:rFonts w:hint="cs"/>
          <w:rtl/>
        </w:rPr>
        <w:t>יהי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נועם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עליהם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לכתן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מעשה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ידיהם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לעשות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פעלים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לתורה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תזכה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במהרה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לראות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בזרוק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טהורים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lastRenderedPageBreak/>
        <w:t>עלינו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לטהר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טומאתנו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ויטו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ישראל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שכם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לעבדו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ית</w:t>
      </w:r>
      <w:r w:rsidRPr="0090562A">
        <w:rPr>
          <w:rtl/>
        </w:rPr>
        <w:t>'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בלב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והנגי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כופל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והודאה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המצפה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לישועה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קרליץ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ב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מנ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תרצ</w:t>
      </w:r>
      <w:r w:rsidRPr="0090562A">
        <w:rPr>
          <w:rtl/>
        </w:rPr>
        <w:t>"</w:t>
      </w:r>
      <w:r w:rsidRPr="0090562A">
        <w:rPr>
          <w:rFonts w:hint="cs"/>
          <w:rtl/>
        </w:rPr>
        <w:t>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תל־אביב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קנה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* </w:t>
      </w:r>
      <w:r w:rsidRPr="0090562A">
        <w:rPr>
          <w:rFonts w:hint="cs"/>
          <w:rtl/>
        </w:rPr>
        <w:t>וה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הירא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מדינא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דגמרא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ראוי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לידבק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בזרעו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אהרן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ascii="Arial" w:hAnsi="Arial" w:cs="Arial" w:hint="cs"/>
          <w:rtl/>
        </w:rPr>
        <w:t>●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שחשש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לישא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כהן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רפסחים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</w:t>
      </w:r>
      <w:r w:rsidRPr="0090562A">
        <w:rPr>
          <w:rtl/>
        </w:rPr>
        <w:t>'.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75 ---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קל</w:t>
      </w:r>
      <w:r>
        <w:rPr>
          <w:rFonts w:cs="FrankRuehl"/>
          <w:rtl/>
        </w:rPr>
        <w:t xml:space="preserve"> </w:t>
      </w:r>
      <w:r w:rsidR="00C629EA">
        <w:rPr>
          <w:rFonts w:hint="cs"/>
          <w:rtl/>
        </w:rPr>
        <w:t xml:space="preserve"> ==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קנו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>'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השתמשת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יקירי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בתור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שליח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ליקח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מקופת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צדקה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סכום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חשוב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מאד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בבטחי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בטחון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גמור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ועלי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להשיב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תיכף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הכסף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ידעתי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לכלכל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נא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לטכס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עצה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קנז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רשמתי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רוחי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וטבעי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וגם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יותר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רצוי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אהובה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הצניעות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קנח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רב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שלומים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ושפע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ברכה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וברכת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מז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להולדת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הנכדה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תחי</w:t>
      </w:r>
      <w:r w:rsidRPr="0090562A">
        <w:rPr>
          <w:rtl/>
        </w:rPr>
        <w:t>'.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יקרתם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הגיעני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שמחתי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בבשורתם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יוסיפו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בשמחות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ישועה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השאלה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רשות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לנדות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הכחות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החצונות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ברואי־הא</w:t>
      </w:r>
      <w:r w:rsidRPr="0090562A">
        <w:rPr>
          <w:rtl/>
        </w:rPr>
        <w:t>"</w:t>
      </w:r>
      <w:r w:rsidRPr="0090562A">
        <w:rPr>
          <w:rFonts w:hint="cs"/>
          <w:rtl/>
        </w:rPr>
        <w:t>ס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ועושים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רצונו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ית</w:t>
      </w:r>
      <w:r w:rsidRPr="0090562A">
        <w:rPr>
          <w:rtl/>
        </w:rPr>
        <w:t xml:space="preserve">' - </w:t>
      </w:r>
      <w:r w:rsidRPr="0090562A">
        <w:rPr>
          <w:rFonts w:hint="cs"/>
          <w:rtl/>
        </w:rPr>
        <w:t>רק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קדושי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עליון</w:t>
      </w:r>
      <w:r w:rsidRPr="0090562A">
        <w:rPr>
          <w:rtl/>
        </w:rPr>
        <w:t xml:space="preserve"> - </w:t>
      </w:r>
      <w:r w:rsidRPr="0090562A">
        <w:rPr>
          <w:rFonts w:hint="cs"/>
          <w:rtl/>
        </w:rPr>
        <w:t>כרשכ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וחבריו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העומדים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בסוד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שולטים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החיצונות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חייבים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לשמוע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אליהם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וכאשר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נתחייבו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לעזוב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משכנם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בהזכרת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ואינם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עוזבים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רשאים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לנדותם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כדין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ציית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דינא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וגם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פ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מובן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שהרי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76 ---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שונות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לפי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הגלוי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אינם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בחירה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אבל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אנחנו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כלום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מזה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וחלילה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להשתמש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התגאים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והאמוראים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השתמשו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כרופאים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וברפואות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השתמשו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ואנחנו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כחנו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בפה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בתפלה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ובתחנונים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המקום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שישלח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וירפא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במהרה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החותם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</w:p>
    <w:p w14:paraId="79698C0A" w14:textId="77777777" w:rsidR="00C629EA" w:rsidRDefault="0090562A" w:rsidP="00C629EA">
      <w:pPr>
        <w:pStyle w:val="3"/>
        <w:bidi/>
        <w:rPr>
          <w:rFonts w:cs="FrankRuehl"/>
          <w:rtl/>
        </w:rPr>
      </w:pPr>
      <w:r>
        <w:rPr>
          <w:rFonts w:hint="cs"/>
          <w:rtl/>
        </w:rPr>
        <w:br/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קנט</w:t>
      </w:r>
      <w:r w:rsidRPr="0090562A">
        <w:rPr>
          <w:rtl/>
        </w:rPr>
        <w:t>.</w:t>
      </w:r>
    </w:p>
    <w:p w14:paraId="7D7CED48" w14:textId="77777777" w:rsidR="00C629EA" w:rsidRDefault="0090562A" w:rsidP="00C629EA">
      <w:pPr>
        <w:jc w:val="both"/>
        <w:rPr>
          <w:rtl/>
        </w:rPr>
      </w:pP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- - </w:t>
      </w:r>
      <w:r w:rsidRPr="0090562A">
        <w:rPr>
          <w:rFonts w:hint="cs"/>
          <w:rtl/>
        </w:rPr>
        <w:t>הזנחה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מהצלת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נפשו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</w:t>
      </w:r>
      <w:r w:rsidRPr="0090562A">
        <w:rPr>
          <w:rtl/>
        </w:rPr>
        <w:t>"</w:t>
      </w:r>
      <w:r w:rsidRPr="0090562A">
        <w:rPr>
          <w:rFonts w:hint="cs"/>
          <w:rtl/>
        </w:rPr>
        <w:t>כ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עבירת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שפ</w:t>
      </w:r>
      <w:r w:rsidRPr="0090562A">
        <w:rPr>
          <w:rtl/>
        </w:rPr>
        <w:t>"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ואילו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כפוהו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הרשות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ובכעסו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אליהם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שהרגוהו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</w:t>
      </w:r>
      <w:r w:rsidRPr="0090562A">
        <w:rPr>
          <w:rtl/>
        </w:rPr>
        <w:t>"</w:t>
      </w:r>
      <w:r w:rsidRPr="0090562A">
        <w:rPr>
          <w:rFonts w:hint="cs"/>
          <w:rtl/>
        </w:rPr>
        <w:t>ז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מאבד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עצמו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לדעת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tl/>
        </w:rPr>
        <w:t>(</w:t>
      </w:r>
      <w:r w:rsidRPr="0090562A">
        <w:rPr>
          <w:rFonts w:hint="cs"/>
          <w:rtl/>
        </w:rPr>
        <w:t>מתוך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גליון</w:t>
      </w:r>
      <w:r w:rsidRPr="0090562A">
        <w:rPr>
          <w:rtl/>
        </w:rPr>
        <w:t>)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קס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וכט</w:t>
      </w:r>
      <w:r w:rsidRPr="0090562A">
        <w:rPr>
          <w:rtl/>
        </w:rPr>
        <w:t>"</w:t>
      </w:r>
      <w:r w:rsidRPr="0090562A">
        <w:rPr>
          <w:rFonts w:hint="cs"/>
          <w:rtl/>
        </w:rPr>
        <w:t>ס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בהיות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הרופא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שיחי</w:t>
      </w:r>
      <w:r w:rsidRPr="0090562A">
        <w:rPr>
          <w:rtl/>
        </w:rPr>
        <w:t xml:space="preserve">', </w:t>
      </w:r>
      <w:r w:rsidRPr="0090562A">
        <w:rPr>
          <w:rFonts w:hint="cs"/>
          <w:rtl/>
        </w:rPr>
        <w:t>שאלתיו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אודות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</w:t>
      </w:r>
      <w:r w:rsidRPr="0090562A">
        <w:rPr>
          <w:rtl/>
        </w:rPr>
        <w:t>"</w:t>
      </w:r>
      <w:r w:rsidRPr="0090562A">
        <w:rPr>
          <w:rFonts w:hint="cs"/>
          <w:rtl/>
        </w:rPr>
        <w:t>ר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שליט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גיסך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ואמר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רופא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סמכא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באמריקא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לשאלו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הנתוחים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בלב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העושים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כבר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במצב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קבוע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עדיין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בבחינת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נסיונות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לדעתו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מצב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77 ---</w:t>
      </w:r>
      <w:r>
        <w:rPr>
          <w:rFonts w:cs="FrankRuehl"/>
          <w:rtl/>
        </w:rPr>
        <w:t xml:space="preserve"> </w:t>
      </w:r>
      <w:r w:rsidR="00C629EA">
        <w:rPr>
          <w:rFonts w:hint="cs"/>
          <w:rtl/>
        </w:rPr>
        <w:t xml:space="preserve"> ==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הלב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</w:t>
      </w:r>
      <w:r w:rsidRPr="0090562A">
        <w:rPr>
          <w:rtl/>
        </w:rPr>
        <w:t xml:space="preserve">' - -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בבחינת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הנרפאים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בנתוחים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הנ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ונא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להודיעני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מרגיש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עכשו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קסא</w:t>
      </w:r>
      <w:r w:rsidRPr="0090562A">
        <w:rPr>
          <w:rtl/>
        </w:rPr>
        <w:t xml:space="preserve"> .*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מאד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נפלה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ההכרעה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רצוני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לקוות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יצליחוהו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="00C629EA">
        <w:rPr>
          <w:rFonts w:hint="cs"/>
          <w:rtl/>
        </w:rPr>
        <w:t>אי</w:t>
      </w:r>
      <w:r w:rsidR="00C629EA">
        <w:rPr>
          <w:rtl/>
        </w:rPr>
        <w:t>"</w:t>
      </w:r>
      <w:r w:rsidR="00C629EA">
        <w:rPr>
          <w:rFonts w:hint="cs"/>
          <w:rtl/>
        </w:rPr>
        <w:t>ש קרליץ.</w:t>
      </w:r>
    </w:p>
    <w:p w14:paraId="3741A22D" w14:textId="5935BC12" w:rsidR="00C629EA" w:rsidRDefault="0090562A" w:rsidP="00C629EA">
      <w:pPr>
        <w:pStyle w:val="3"/>
        <w:bidi/>
        <w:rPr>
          <w:rtl/>
        </w:rPr>
      </w:pP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קסב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</w:p>
    <w:p w14:paraId="56E24189" w14:textId="0AECBDFF" w:rsidR="0090562A" w:rsidRDefault="0090562A" w:rsidP="00C629EA">
      <w:pPr>
        <w:jc w:val="both"/>
        <w:rPr>
          <w:rtl/>
        </w:rPr>
      </w:pPr>
      <w:r w:rsidRPr="0090562A">
        <w:rPr>
          <w:rFonts w:hint="cs"/>
          <w:rtl/>
        </w:rPr>
        <w:t>ידידנו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הגאון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שליט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אחדשה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זמן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הגיענו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קשב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רצוני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להעיר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אולי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ברצום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להקים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מגרש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בארץ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ונכון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לעשות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להצלחה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ויזכו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לארצנו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הק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במהרה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והנני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חותם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בברכת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להכתב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בסשצ</w:t>
      </w:r>
      <w:r w:rsidRPr="0090562A">
        <w:rPr>
          <w:rtl/>
        </w:rPr>
        <w:t>"</w:t>
      </w:r>
      <w:r w:rsidRPr="0090562A">
        <w:rPr>
          <w:rFonts w:hint="cs"/>
          <w:rtl/>
        </w:rPr>
        <w:t>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כנפשם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ונפש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הדוש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</w:p>
    <w:p w14:paraId="12315B8C" w14:textId="3CA7CED4" w:rsidR="0090562A" w:rsidRDefault="0090562A" w:rsidP="00C629EA">
      <w:pPr>
        <w:jc w:val="both"/>
        <w:rPr>
          <w:rtl/>
        </w:rPr>
      </w:pP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לכנם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שליט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ספריהם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הגיעני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וכבר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הודעתי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קבלתם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* </w:t>
      </w:r>
      <w:r w:rsidRPr="0090562A">
        <w:rPr>
          <w:rFonts w:hint="cs"/>
          <w:rtl/>
        </w:rPr>
        <w:t>לרופא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'. </w:t>
      </w:r>
      <w:r w:rsidRPr="0090562A">
        <w:rPr>
          <w:rFonts w:hint="cs"/>
          <w:rtl/>
        </w:rPr>
        <w:t>בעגין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נתות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78 ---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פונות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קעג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קסג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-- </w:t>
      </w:r>
      <w:r w:rsidRPr="0090562A">
        <w:rPr>
          <w:rFonts w:hint="cs"/>
          <w:rtl/>
        </w:rPr>
        <w:t>התענגתי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השקפתו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החודרת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lastRenderedPageBreak/>
        <w:t>והכוחנת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כליות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ולב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לבטל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הראוי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לבטל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ולקיים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הראוי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לקיים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והנני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מברכו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בשמחת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הק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וביתרון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כנפשו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ונפש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</w:p>
    <w:p w14:paraId="4ECA85F0" w14:textId="77777777" w:rsidR="00C629EA" w:rsidRDefault="0090562A" w:rsidP="00C629EA">
      <w:pPr>
        <w:pStyle w:val="3"/>
        <w:bidi/>
        <w:rPr>
          <w:rFonts w:cs="FrankRuehl"/>
          <w:rtl/>
        </w:rPr>
      </w:pPr>
      <w:r>
        <w:rPr>
          <w:rFonts w:hint="cs"/>
          <w:rtl/>
        </w:rPr>
        <w:br/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קסד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</w:p>
    <w:p w14:paraId="60E5014C" w14:textId="0CB6759B" w:rsidR="0090562A" w:rsidRDefault="0090562A" w:rsidP="00C629EA">
      <w:pPr>
        <w:jc w:val="both"/>
        <w:rPr>
          <w:rtl/>
        </w:rPr>
      </w:pPr>
      <w:r w:rsidRPr="0090562A">
        <w:rPr>
          <w:rFonts w:hint="cs"/>
          <w:rtl/>
        </w:rPr>
        <w:t>החוה</w:t>
      </w:r>
      <w:r w:rsidRPr="0090562A">
        <w:rPr>
          <w:rtl/>
        </w:rPr>
        <w:t>"</w:t>
      </w:r>
      <w:r w:rsidRPr="0090562A">
        <w:rPr>
          <w:rFonts w:hint="cs"/>
          <w:rtl/>
        </w:rPr>
        <w:t>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וכט</w:t>
      </w:r>
      <w:r w:rsidRPr="0090562A">
        <w:rPr>
          <w:rtl/>
        </w:rPr>
        <w:t>"</w:t>
      </w:r>
      <w:r w:rsidRPr="0090562A">
        <w:rPr>
          <w:rFonts w:hint="cs"/>
          <w:rtl/>
        </w:rPr>
        <w:t>ס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אחדשה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מכתביהם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הגיעני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ובחפצי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להאריך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הדיבור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קוה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קויתי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לשעה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יותר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מוכשרת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לזה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בראותי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ארכו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הימים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אמרתי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אריך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להאריך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השתיקה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עוד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ואפקדם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לשלו</w:t>
      </w:r>
      <w:r w:rsidRPr="0090562A">
        <w:rPr>
          <w:rtl/>
        </w:rPr>
        <w:t>'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לטובה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ולברכה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ידידם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אברהם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ישעי</w:t>
      </w:r>
      <w:r w:rsidRPr="0090562A">
        <w:rPr>
          <w:rtl/>
        </w:rPr>
        <w:t>'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רב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להר</w:t>
      </w:r>
      <w:r w:rsidRPr="0090562A">
        <w:rPr>
          <w:rtl/>
        </w:rPr>
        <w:t xml:space="preserve">' - - </w:t>
      </w:r>
      <w:r w:rsidRPr="0090562A">
        <w:rPr>
          <w:rFonts w:hint="cs"/>
          <w:rtl/>
        </w:rPr>
        <w:t>נ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ידידו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ושלו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לידידנו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הר</w:t>
      </w:r>
      <w:r w:rsidRPr="0090562A">
        <w:rPr>
          <w:rtl/>
        </w:rPr>
        <w:t xml:space="preserve">' - - </w:t>
      </w:r>
      <w:r w:rsidRPr="0090562A">
        <w:rPr>
          <w:rFonts w:hint="cs"/>
          <w:rtl/>
        </w:rPr>
        <w:t>יפה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נעים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שיחי</w:t>
      </w:r>
      <w:r w:rsidRPr="0090562A">
        <w:rPr>
          <w:rtl/>
        </w:rPr>
        <w:t xml:space="preserve">', </w:t>
      </w:r>
      <w:r w:rsidRPr="0090562A">
        <w:rPr>
          <w:rFonts w:hint="cs"/>
          <w:rtl/>
        </w:rPr>
        <w:t>מכתבו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הגיעני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לשמחת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לבבי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קסה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שמות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</w:t>
      </w:r>
      <w:r w:rsidRPr="0090562A">
        <w:rPr>
          <w:rtl/>
        </w:rPr>
        <w:t>"</w:t>
      </w:r>
      <w:r w:rsidRPr="0090562A">
        <w:rPr>
          <w:rFonts w:hint="cs"/>
          <w:rtl/>
        </w:rPr>
        <w:t>ז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וגגב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גו</w:t>
      </w:r>
      <w:r w:rsidRPr="0090562A">
        <w:rPr>
          <w:rtl/>
        </w:rPr>
        <w:t xml:space="preserve">' - - </w:t>
      </w:r>
      <w:r w:rsidRPr="0090562A">
        <w:rPr>
          <w:rFonts w:hint="cs"/>
          <w:rtl/>
        </w:rPr>
        <w:t>נראה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דמכלל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האיסור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הזה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הכובש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לצערו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דכל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שכבשו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ואינו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מניחו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79 ---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תוכן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האגרות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אגרת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עב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השתדלות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אמצעי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מוסדות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גופי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תורה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ענ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חברותא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לצעיר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</w:t>
      </w:r>
      <w:r w:rsidRPr="0090562A">
        <w:rPr>
          <w:rtl/>
        </w:rPr>
        <w:t>'.</w:t>
      </w:r>
      <w:r>
        <w:rPr>
          <w:rFonts w:cs="FrankRuehl"/>
          <w:rtl/>
        </w:rPr>
        <w:t xml:space="preserve"> </w:t>
      </w:r>
      <w:r w:rsidRPr="0090562A">
        <w:rPr>
          <w:rtl/>
        </w:rPr>
        <w:t>*</w:t>
      </w:r>
      <w:r w:rsidRPr="0090562A">
        <w:rPr>
          <w:rFonts w:hint="cs"/>
          <w:rtl/>
        </w:rPr>
        <w:t>עד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דברי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חזוק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תורה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פניה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שראוי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לקנות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לבנו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השתדלות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לקבלת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תלמידים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לישיבה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עז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המלצה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לקבלת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לישיבה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עח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לזרז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להשגת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תמיכה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לקיום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ישיבה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עט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רשימת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חזוק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בקור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במוסד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תודני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ישיבה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שהוציאו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לעז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עליה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t>D</w:t>
      </w:r>
      <w:r w:rsidRPr="0090562A">
        <w:rPr>
          <w:rFonts w:hint="cs"/>
          <w:rtl/>
        </w:rPr>
        <w:t>א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מתוך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רשימה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מב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מדות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טובות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וגיעול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העול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יקנו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בלמוד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משפטי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80 ---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קמד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קונן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חגרות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לחפש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גוזלו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ואמרו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בפ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מרובה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</w:t>
      </w:r>
      <w:r w:rsidRPr="0090562A">
        <w:rPr>
          <w:rtl/>
        </w:rPr>
        <w:t>'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הרואה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חברו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תועה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כו</w:t>
      </w:r>
      <w:r w:rsidRPr="0090562A">
        <w:rPr>
          <w:rtl/>
        </w:rPr>
        <w:t>'.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ואפי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הכובשו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לצערו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איסור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</w:t>
      </w:r>
      <w:r w:rsidRPr="0090562A">
        <w:rPr>
          <w:rtl/>
        </w:rPr>
        <w:t>"</w:t>
      </w:r>
      <w:r w:rsidRPr="0090562A">
        <w:rPr>
          <w:rFonts w:hint="cs"/>
          <w:rtl/>
        </w:rPr>
        <w:t>לאו</w:t>
      </w:r>
      <w:r w:rsidRPr="0090562A">
        <w:rPr>
          <w:rtl/>
        </w:rPr>
        <w:t xml:space="preserve">" </w:t>
      </w:r>
      <w:r w:rsidRPr="0090562A">
        <w:rPr>
          <w:rFonts w:hint="cs"/>
          <w:rtl/>
        </w:rPr>
        <w:t>דגנבת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נפש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מ</w:t>
      </w:r>
      <w:r w:rsidRPr="0090562A">
        <w:rPr>
          <w:rtl/>
        </w:rPr>
        <w:t>"</w:t>
      </w:r>
      <w:r w:rsidRPr="0090562A">
        <w:rPr>
          <w:rFonts w:hint="cs"/>
          <w:rtl/>
        </w:rPr>
        <w:t>מ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ללמדו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מאיסור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הזה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למדין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איסור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המקיל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בכבוד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הבריות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ממה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שחסה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כבוד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הבריות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וחקיה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נתנו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ללמד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מלבד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פרטי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מצותן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חפץ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מאתנו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בהנהגתגו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במעשה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ובמחשבה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ובסידור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המושכלות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בכל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המושג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אצלנו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פ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האדמה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ומזה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למדו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חז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המדות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נתיחד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דיבור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מיוחד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אבל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מעיקר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כללות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הק</w:t>
      </w:r>
      <w:r w:rsidRPr="0090562A">
        <w:rPr>
          <w:rtl/>
        </w:rPr>
        <w:t>'.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הכובש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חברו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עובר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דאונאת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דברים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ועשה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דואהבת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לרעך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מ</w:t>
      </w:r>
      <w:r w:rsidRPr="0090562A">
        <w:rPr>
          <w:rtl/>
        </w:rPr>
        <w:t>"</w:t>
      </w:r>
      <w:r w:rsidRPr="0090562A">
        <w:rPr>
          <w:rFonts w:hint="cs"/>
          <w:rtl/>
        </w:rPr>
        <w:t>מ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יוצא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איסור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גניבת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נפש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קסו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רב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שלומים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כאן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תובע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הגבאים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נוגע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לעדינות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הנפש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ידעתי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מאומה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מהמדובר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ידעתי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הסכמתי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הנסיעה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לקיחת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האחוז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נוטל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אופי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שד</w:t>
      </w:r>
      <w:r w:rsidRPr="0090562A">
        <w:rPr>
          <w:rtl/>
        </w:rPr>
        <w:t>"</w:t>
      </w:r>
      <w:r w:rsidRPr="0090562A">
        <w:rPr>
          <w:rFonts w:hint="cs"/>
          <w:rtl/>
        </w:rPr>
        <w:t>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ראוי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לאצילי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הנפש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וגם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ראוי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להמוסד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הרב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סמך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כולו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נותן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מאומה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לולא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סמך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81 ---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פונות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עלי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ולוא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לתרום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שנתן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נותן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ונם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הייתי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מסכים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לזה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גם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אפשר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לשנות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מדעת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הנותנים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וכולם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סמכו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נדכתם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נכנס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המקוה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וכן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כתבתי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מ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לקבל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פרס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הישובים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שכר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כנגד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הפסד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ישביע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הנותנים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ועצתי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ליקח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כלום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ותהיו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בטוחים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תפסידו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ונאמן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הגמולות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שישוב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וימלא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חסרונכם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והנני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חותם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ושלו</w:t>
      </w:r>
      <w:r w:rsidRPr="0090562A">
        <w:rPr>
          <w:rtl/>
        </w:rPr>
        <w:t>'.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</w:p>
    <w:p w14:paraId="62709093" w14:textId="1EFE479F" w:rsidR="0090562A" w:rsidRDefault="0090562A" w:rsidP="00C629EA">
      <w:pPr>
        <w:jc w:val="both"/>
        <w:rPr>
          <w:rtl/>
        </w:rPr>
      </w:pPr>
      <w:r>
        <w:rPr>
          <w:rFonts w:hint="cs"/>
          <w:rtl/>
        </w:rPr>
        <w:br/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קסז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בע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טבת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התרס</w:t>
      </w:r>
      <w:r w:rsidRPr="0090562A">
        <w:rPr>
          <w:rtl/>
        </w:rPr>
        <w:t>"</w:t>
      </w:r>
      <w:r w:rsidRPr="0090562A">
        <w:rPr>
          <w:rFonts w:hint="cs"/>
          <w:rtl/>
        </w:rPr>
        <w:t>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קאסאווא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שלוכט</w:t>
      </w:r>
      <w:r w:rsidRPr="0090562A">
        <w:rPr>
          <w:rtl/>
        </w:rPr>
        <w:t>"</w:t>
      </w:r>
      <w:r w:rsidRPr="0090562A">
        <w:rPr>
          <w:rFonts w:hint="cs"/>
          <w:rtl/>
        </w:rPr>
        <w:t>ס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לכ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הרה</w:t>
      </w:r>
      <w:r w:rsidRPr="0090562A">
        <w:rPr>
          <w:rtl/>
        </w:rPr>
        <w:t>"</w:t>
      </w:r>
      <w:r w:rsidRPr="0090562A">
        <w:rPr>
          <w:rFonts w:hint="cs"/>
          <w:rtl/>
        </w:rPr>
        <w:t>ג</w:t>
      </w:r>
      <w:r w:rsidRPr="0090562A">
        <w:rPr>
          <w:rtl/>
        </w:rPr>
        <w:t xml:space="preserve"> -- </w:t>
      </w:r>
      <w:r w:rsidRPr="0090562A">
        <w:rPr>
          <w:rFonts w:hint="cs"/>
          <w:rtl/>
        </w:rPr>
        <w:t>מו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נ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עכב</w:t>
      </w:r>
      <w:r w:rsidRPr="0090562A">
        <w:rPr>
          <w:rtl/>
        </w:rPr>
        <w:t>"</w:t>
      </w:r>
      <w:r w:rsidRPr="0090562A">
        <w:rPr>
          <w:rFonts w:hint="cs"/>
          <w:rtl/>
        </w:rPr>
        <w:t>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יחיו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אחדשה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מכתבו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האחרון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הגיעני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היום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רב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תודות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דנותם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אותי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lastRenderedPageBreak/>
        <w:t>לכף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זכות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אחרי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מאזנים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לשקול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חובותי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וזכיותי</w:t>
      </w:r>
      <w:r w:rsidRPr="0090562A">
        <w:rPr>
          <w:rtl/>
        </w:rPr>
        <w:t>.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והנני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ידידם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דו</w:t>
      </w:r>
      <w:r w:rsidRPr="0090562A">
        <w:rPr>
          <w:rtl/>
        </w:rPr>
        <w:t>"</w:t>
      </w:r>
      <w:r w:rsidRPr="0090562A">
        <w:rPr>
          <w:rFonts w:hint="cs"/>
          <w:rtl/>
        </w:rPr>
        <w:t>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כה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ומברכם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בכט</w:t>
      </w:r>
      <w:r w:rsidRPr="0090562A">
        <w:rPr>
          <w:rtl/>
        </w:rPr>
        <w:t>"</w:t>
      </w:r>
      <w:r w:rsidRPr="0090562A">
        <w:rPr>
          <w:rFonts w:hint="cs"/>
          <w:rtl/>
        </w:rPr>
        <w:t>ס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אברהם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ישעי</w:t>
      </w:r>
      <w:r w:rsidRPr="0090562A">
        <w:rPr>
          <w:rtl/>
        </w:rPr>
        <w:t>'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82 ---</w:t>
      </w:r>
      <w:r>
        <w:rPr>
          <w:rFonts w:cs="FrankRuehl"/>
          <w:rtl/>
        </w:rPr>
        <w:t xml:space="preserve"> </w:t>
      </w:r>
      <w:r w:rsidR="00C629EA">
        <w:rPr>
          <w:rFonts w:hint="cs"/>
          <w:rtl/>
        </w:rPr>
        <w:t xml:space="preserve"> ==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קסח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אחר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האתרוגים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לקחתי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ספק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נגמר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ישראל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ישלח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חסר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למעשר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יהי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הנשלח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</w:t>
      </w:r>
      <w:r w:rsidRPr="0090562A">
        <w:rPr>
          <w:rtl/>
        </w:rPr>
        <w:t>"</w:t>
      </w:r>
      <w:r w:rsidRPr="0090562A">
        <w:rPr>
          <w:rFonts w:hint="cs"/>
          <w:rtl/>
        </w:rPr>
        <w:t>כ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נגמר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ביד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ישראל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להרב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הפסד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אשיבהו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</w:t>
      </w:r>
      <w:r w:rsidRPr="0090562A">
        <w:rPr>
          <w:rtl/>
        </w:rPr>
        <w:t>'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האתרוגים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ששלח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אחשוב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להשיבהו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רחוקים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מהידור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ביוקר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גמח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</w:p>
    <w:p w14:paraId="2BE28372" w14:textId="77777777" w:rsidR="0090562A" w:rsidRDefault="0090562A" w:rsidP="00C629EA">
      <w:pPr>
        <w:jc w:val="both"/>
        <w:rPr>
          <w:rtl/>
        </w:rPr>
      </w:pPr>
      <w:r>
        <w:rPr>
          <w:rFonts w:hint="cs"/>
          <w:rtl/>
        </w:rPr>
        <w:br/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עשי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קסט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>'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יזדמן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אתרוג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מהודר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נקי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מכל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אחשוב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לנכון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לקבלו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עדיין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בידי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אתרוג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מנוקה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גמור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ואחתום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כוחז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בסשצ</w:t>
      </w:r>
      <w:r w:rsidRPr="0090562A">
        <w:rPr>
          <w:rtl/>
        </w:rPr>
        <w:t>"</w:t>
      </w:r>
      <w:r w:rsidRPr="0090562A">
        <w:rPr>
          <w:rFonts w:hint="cs"/>
          <w:rtl/>
        </w:rPr>
        <w:t>ג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הדו</w:t>
      </w:r>
      <w:r w:rsidRPr="0090562A">
        <w:rPr>
          <w:rtl/>
        </w:rPr>
        <w:t>"</w:t>
      </w:r>
      <w:r w:rsidRPr="0090562A">
        <w:rPr>
          <w:rFonts w:hint="cs"/>
          <w:rtl/>
        </w:rPr>
        <w:t>ש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</w:p>
    <w:p w14:paraId="16AAC21E" w14:textId="77777777" w:rsidR="0090562A" w:rsidRDefault="0090562A" w:rsidP="00C629EA">
      <w:pPr>
        <w:jc w:val="both"/>
        <w:rPr>
          <w:rtl/>
        </w:rPr>
      </w:pPr>
      <w:r>
        <w:rPr>
          <w:rFonts w:hint="cs"/>
          <w:rtl/>
        </w:rPr>
        <w:br/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קע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מוסרני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לכם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הרב</w:t>
      </w:r>
      <w:r>
        <w:rPr>
          <w:rFonts w:cs="FrankRuehl"/>
          <w:rtl/>
        </w:rPr>
        <w:t xml:space="preserve"> </w:t>
      </w:r>
      <w:r w:rsidRPr="0090562A">
        <w:rPr>
          <w:rtl/>
        </w:rPr>
        <w:t>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רב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 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שליט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רהרב</w:t>
      </w:r>
      <w:r>
        <w:rPr>
          <w:rFonts w:cs="FrankRuehl"/>
          <w:rtl/>
        </w:rPr>
        <w:t xml:space="preserve"> </w:t>
      </w:r>
      <w:r w:rsidRPr="0090562A">
        <w:rPr>
          <w:rtl/>
        </w:rPr>
        <w:t>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</w:t>
      </w:r>
      <w:r w:rsidRPr="0090562A">
        <w:rPr>
          <w:rtl/>
        </w:rPr>
        <w:t>"</w:t>
      </w:r>
      <w:r w:rsidRPr="0090562A">
        <w:rPr>
          <w:rFonts w:hint="cs"/>
          <w:rtl/>
        </w:rPr>
        <w:t>ר</w:t>
      </w:r>
      <w:r w:rsidRPr="0090562A">
        <w:rPr>
          <w:rtl/>
        </w:rPr>
        <w:t xml:space="preserve"> 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שליט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והרב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בהרב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83 ---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פונות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ק₪</w:t>
      </w: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"' - - </w:t>
      </w:r>
      <w:r w:rsidRPr="0090562A">
        <w:rPr>
          <w:rFonts w:hint="cs"/>
          <w:rtl/>
        </w:rPr>
        <w:t>הדיינים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היושבים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כעת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בזכרון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מאיר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שכל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שיש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שאגבנו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זמן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שארצה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כאתי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עה</w:t>
      </w:r>
      <w:r w:rsidRPr="0090562A">
        <w:rPr>
          <w:rtl/>
        </w:rPr>
        <w:t>"</w:t>
      </w:r>
      <w:r w:rsidRPr="0090562A">
        <w:rPr>
          <w:rFonts w:hint="cs"/>
          <w:rtl/>
        </w:rPr>
        <w:t>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</w:t>
      </w:r>
      <w:r w:rsidRPr="0090562A">
        <w:rPr>
          <w:rtl/>
        </w:rPr>
        <w:t>"</w:t>
      </w:r>
      <w:r w:rsidRPr="0090562A">
        <w:rPr>
          <w:rFonts w:hint="cs"/>
          <w:rtl/>
        </w:rPr>
        <w:t>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אלול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תשי</w:t>
      </w:r>
      <w:r w:rsidRPr="0090562A">
        <w:rPr>
          <w:rtl/>
        </w:rPr>
        <w:t>"</w:t>
      </w:r>
      <w:r w:rsidRPr="0090562A">
        <w:rPr>
          <w:rFonts w:hint="cs"/>
          <w:rtl/>
        </w:rPr>
        <w:t>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זכרון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מאיר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נאום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אברהם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ישעי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באאמ</w:t>
      </w:r>
      <w:r w:rsidRPr="0090562A">
        <w:rPr>
          <w:rtl/>
        </w:rPr>
        <w:t>"</w:t>
      </w:r>
      <w:r w:rsidRPr="0090562A">
        <w:rPr>
          <w:rFonts w:hint="cs"/>
          <w:rtl/>
        </w:rPr>
        <w:t>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הגאון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שמרי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יוסף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tl/>
        </w:rPr>
        <w:t>*</w:t>
      </w: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* </w:t>
      </w:r>
      <w:r w:rsidRPr="0090562A">
        <w:rPr>
          <w:rFonts w:hint="cs"/>
          <w:rtl/>
        </w:rPr>
        <w:t>המנהג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לפרט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השמות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קעא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יקירנו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שליט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אחדשה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בטח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יסלח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הטריחי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אותך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והנני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שולח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בכתב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הדיינים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כדי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למסור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פרחבול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לפניהם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והנגי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ממנה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אותך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למסור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כתבי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הרצוף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הב</w:t>
      </w:r>
      <w:r w:rsidRPr="0090562A">
        <w:rPr>
          <w:rtl/>
        </w:rPr>
        <w:t>"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והנגי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</w:t>
      </w:r>
      <w:r w:rsidRPr="0090562A">
        <w:rPr>
          <w:rtl/>
        </w:rPr>
        <w:t>"</w:t>
      </w:r>
      <w:r w:rsidRPr="0090562A">
        <w:rPr>
          <w:rFonts w:hint="cs"/>
          <w:rtl/>
        </w:rPr>
        <w:t>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לכלם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ומברכם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בכוח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הדוש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</w:p>
    <w:p w14:paraId="64E2D34E" w14:textId="77777777" w:rsidR="0090562A" w:rsidRDefault="0090562A" w:rsidP="00C629EA">
      <w:pPr>
        <w:jc w:val="both"/>
        <w:rPr>
          <w:rtl/>
        </w:rPr>
      </w:pPr>
      <w:r>
        <w:rPr>
          <w:rFonts w:hint="cs"/>
          <w:rtl/>
        </w:rPr>
        <w:br/>
      </w:r>
      <w:r>
        <w:rPr>
          <w:rFonts w:cs="FrankRuehl"/>
          <w:rtl/>
        </w:rPr>
        <w:t xml:space="preserve"> </w:t>
      </w:r>
      <w:r w:rsidRPr="0090562A">
        <w:rPr>
          <w:rtl/>
        </w:rPr>
        <w:t>*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מפה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ברק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שולח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לפניכם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הרכנים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הגאונים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רברי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הבאים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כדי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למסור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לפניכם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פרוזכול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ומוסתי</w:t>
      </w: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* </w:t>
      </w:r>
      <w:r w:rsidRPr="0090562A">
        <w:rPr>
          <w:rFonts w:hint="cs"/>
          <w:rtl/>
        </w:rPr>
        <w:t>השאלה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היתה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צריך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להזכיד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בפרחבול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הלדה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84 ---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קעח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קונן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אגרוק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לפניכם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הדיינים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שכל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שאגבנו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זמן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שארצה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אלול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</w:t>
      </w:r>
      <w:r w:rsidRPr="0090562A">
        <w:rPr>
          <w:rtl/>
        </w:rPr>
        <w:t>"</w:t>
      </w:r>
      <w:r w:rsidRPr="0090562A">
        <w:rPr>
          <w:rFonts w:hint="cs"/>
          <w:rtl/>
        </w:rPr>
        <w:t>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ברק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ובאתי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החתום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בפה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ברק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להעיד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שמסרתי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</w:t>
      </w:r>
      <w:r w:rsidRPr="0090562A">
        <w:rPr>
          <w:rtl/>
        </w:rPr>
        <w:t>"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המפורש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לעיל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נאום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אברהם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ישעי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באאמ</w:t>
      </w:r>
      <w:r w:rsidRPr="0090562A">
        <w:rPr>
          <w:rtl/>
        </w:rPr>
        <w:t>"</w:t>
      </w:r>
      <w:r w:rsidRPr="0090562A">
        <w:rPr>
          <w:rFonts w:hint="cs"/>
          <w:rtl/>
        </w:rPr>
        <w:t>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הגאון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שמרי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יוסף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זללה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>
        <w:rPr>
          <w:rFonts w:cs="FrankRuehl"/>
          <w:rtl/>
        </w:rPr>
        <w:t xml:space="preserve"> </w:t>
      </w:r>
      <w:r w:rsidRPr="0090562A">
        <w:rPr>
          <w:rtl/>
        </w:rPr>
        <w:t>*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במותב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תלתא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כחדא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הוינא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ואתא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</w:t>
      </w:r>
      <w:r w:rsidRPr="0090562A">
        <w:rPr>
          <w:rtl/>
        </w:rPr>
        <w:t>"</w:t>
      </w:r>
      <w:r w:rsidRPr="0090562A">
        <w:rPr>
          <w:rFonts w:hint="cs"/>
          <w:rtl/>
        </w:rPr>
        <w:t>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הגאון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אברהם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ישעי</w:t>
      </w:r>
      <w:r w:rsidRPr="0090562A">
        <w:rPr>
          <w:rtl/>
        </w:rPr>
        <w:t xml:space="preserve">', </w:t>
      </w:r>
      <w:r w:rsidRPr="0090562A">
        <w:rPr>
          <w:rFonts w:hint="cs"/>
          <w:rtl/>
        </w:rPr>
        <w:t>ואמר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סהדי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וחזו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דאנא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מסרנא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פרוזבול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קמי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ג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דיינים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ראינן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הב</w:t>
      </w:r>
      <w:r w:rsidRPr="0090562A">
        <w:rPr>
          <w:rtl/>
        </w:rPr>
        <w:t>"</w:t>
      </w:r>
      <w:r w:rsidRPr="0090562A">
        <w:rPr>
          <w:rFonts w:hint="cs"/>
          <w:rtl/>
        </w:rPr>
        <w:t>ר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ב</w:t>
      </w:r>
      <w:r w:rsidRPr="0090562A">
        <w:rPr>
          <w:rtl/>
        </w:rPr>
        <w:t>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כו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אלול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תרצ</w:t>
      </w:r>
      <w:r w:rsidRPr="0090562A">
        <w:rPr>
          <w:rtl/>
        </w:rPr>
        <w:t>"</w:t>
      </w:r>
      <w:r w:rsidRPr="0090562A">
        <w:rPr>
          <w:rFonts w:hint="cs"/>
          <w:rtl/>
        </w:rPr>
        <w:t>ח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פה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ברק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נאום</w:t>
      </w:r>
      <w:r w:rsidRPr="0090562A">
        <w:rPr>
          <w:rtl/>
        </w:rPr>
        <w:t xml:space="preserve">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נאום</w:t>
      </w:r>
      <w:r w:rsidRPr="0090562A">
        <w:rPr>
          <w:rtl/>
        </w:rPr>
        <w:t xml:space="preserve">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נאום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קעב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-- </w:t>
      </w:r>
      <w:r w:rsidRPr="0090562A">
        <w:rPr>
          <w:rFonts w:hint="cs"/>
          <w:rtl/>
        </w:rPr>
        <w:t>ומ</w:t>
      </w:r>
      <w:r w:rsidRPr="0090562A">
        <w:rPr>
          <w:rtl/>
        </w:rPr>
        <w:t>"</w:t>
      </w:r>
      <w:r w:rsidRPr="0090562A">
        <w:rPr>
          <w:rFonts w:hint="cs"/>
          <w:rtl/>
        </w:rPr>
        <w:t>מ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רצוני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להורות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הוראה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לרבים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למעשה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וחוששני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שיקרא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ההיתר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ורחוק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מכמו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אלה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וכמה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ההפסד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אפשר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להאריך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tl/>
        </w:rPr>
        <w:t>(</w:t>
      </w:r>
      <w:r w:rsidRPr="0090562A">
        <w:rPr>
          <w:rFonts w:hint="cs"/>
          <w:rtl/>
        </w:rPr>
        <w:t>מתוך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מכתב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חדו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>)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85 ---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שונות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קעע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קעג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אחדשה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באה</w:t>
      </w:r>
      <w:r w:rsidRPr="0090562A">
        <w:rPr>
          <w:rtl/>
        </w:rPr>
        <w:t>"</w:t>
      </w:r>
      <w:r w:rsidRPr="0090562A">
        <w:rPr>
          <w:rFonts w:hint="cs"/>
          <w:rtl/>
        </w:rPr>
        <w:t>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יקרתם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הגיעני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ואמנם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בקשוני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מלתא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דליתא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בידי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שאינגי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המשיבים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הלכות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למעשה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ובפרט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בדיני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ממוות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ואחתום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וברכה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</w:p>
    <w:p w14:paraId="71DF008D" w14:textId="77777777" w:rsidR="0090562A" w:rsidRDefault="0090562A" w:rsidP="00C629EA">
      <w:pPr>
        <w:jc w:val="both"/>
        <w:rPr>
          <w:rtl/>
        </w:rPr>
      </w:pPr>
      <w:r>
        <w:rPr>
          <w:rFonts w:hint="cs"/>
          <w:rtl/>
        </w:rPr>
        <w:br/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קעד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יקרתם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הגיעני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שמחתי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כאור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דבריהם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מנוע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שעה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להכנס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בהלכה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בטעמא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ואבקש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לסלוח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הנדון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למעשה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מנהג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ישראל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שאין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ואולי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אשוב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לדון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בטעמא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והנני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חותם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וברכה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</w:p>
    <w:p w14:paraId="599D95BB" w14:textId="77777777" w:rsidR="0090562A" w:rsidRDefault="0090562A" w:rsidP="00C629EA">
      <w:pPr>
        <w:jc w:val="both"/>
        <w:rPr>
          <w:rtl/>
        </w:rPr>
      </w:pPr>
      <w:r>
        <w:rPr>
          <w:rFonts w:hint="cs"/>
          <w:rtl/>
        </w:rPr>
        <w:lastRenderedPageBreak/>
        <w:br/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קעה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שלוכט</w:t>
      </w:r>
      <w:r w:rsidRPr="0090562A">
        <w:rPr>
          <w:rtl/>
        </w:rPr>
        <w:t>"</w:t>
      </w:r>
      <w:r w:rsidRPr="0090562A">
        <w:rPr>
          <w:rFonts w:hint="cs"/>
          <w:rtl/>
        </w:rPr>
        <w:t>ס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באה</w:t>
      </w:r>
      <w:r w:rsidRPr="0090562A">
        <w:rPr>
          <w:rtl/>
        </w:rPr>
        <w:t>"</w:t>
      </w:r>
      <w:r w:rsidRPr="0090562A">
        <w:rPr>
          <w:rFonts w:hint="cs"/>
          <w:rtl/>
        </w:rPr>
        <w:t>ר</w:t>
      </w: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--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מס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תמיד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הגיעני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</w:t>
      </w:r>
      <w:r w:rsidRPr="0090562A">
        <w:rPr>
          <w:rtl/>
        </w:rPr>
        <w:t xml:space="preserve">- -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זבחים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הגיעני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מכבר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וכבר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כתבתי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קבלתו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טרם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עיינתי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מראה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הספר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ולבי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הגיעו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בס</w:t>
      </w:r>
      <w:r w:rsidRPr="0090562A">
        <w:rPr>
          <w:rtl/>
        </w:rPr>
        <w:t>"</w:t>
      </w:r>
      <w:r w:rsidRPr="0090562A">
        <w:rPr>
          <w:rFonts w:hint="cs"/>
          <w:rtl/>
        </w:rPr>
        <w:t>ד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ואחתום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 xml:space="preserve">', </w:t>
      </w:r>
      <w:r w:rsidRPr="0090562A">
        <w:rPr>
          <w:rFonts w:hint="cs"/>
          <w:rtl/>
        </w:rPr>
        <w:t>דוש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</w:p>
    <w:p w14:paraId="63CCB10F" w14:textId="77777777" w:rsidR="0090562A" w:rsidRDefault="0090562A" w:rsidP="00C629EA">
      <w:pPr>
        <w:jc w:val="both"/>
        <w:rPr>
          <w:rtl/>
        </w:rPr>
      </w:pPr>
      <w:r>
        <w:rPr>
          <w:rFonts w:hint="cs"/>
          <w:rtl/>
        </w:rPr>
        <w:br/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86 ---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קפ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קוצן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אגרות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קעו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שבועת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הדיינים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איסור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תשא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בנשבע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באמת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דזה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נקרא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שבועת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חנם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ומיהו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ממדת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חסידות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להתרחק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מלישבע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שבועת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הדיינים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וכמבואר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כס</w:t>
      </w:r>
      <w:r w:rsidRPr="0090562A">
        <w:rPr>
          <w:rtl/>
        </w:rPr>
        <w:t>"</w:t>
      </w:r>
      <w:r w:rsidRPr="0090562A">
        <w:rPr>
          <w:rFonts w:hint="cs"/>
          <w:rtl/>
        </w:rPr>
        <w:t>ח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תי</w:t>
      </w:r>
      <w:r w:rsidRPr="0090562A">
        <w:rPr>
          <w:rtl/>
        </w:rPr>
        <w:t>"</w:t>
      </w:r>
      <w:r w:rsidRPr="0090562A">
        <w:rPr>
          <w:rFonts w:hint="cs"/>
          <w:rtl/>
        </w:rPr>
        <w:t>ח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tl/>
        </w:rPr>
        <w:t>(</w:t>
      </w:r>
      <w:r w:rsidRPr="0090562A">
        <w:rPr>
          <w:rFonts w:hint="cs"/>
          <w:rtl/>
        </w:rPr>
        <w:t>מתוך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גליון</w:t>
      </w:r>
      <w:r w:rsidRPr="0090562A">
        <w:rPr>
          <w:rtl/>
        </w:rPr>
        <w:t>)</w:t>
      </w:r>
      <w:r>
        <w:rPr>
          <w:rFonts w:cs="FrankRuehl"/>
          <w:rtl/>
        </w:rPr>
        <w:t xml:space="preserve"> </w:t>
      </w:r>
      <w:r w:rsidRPr="0090562A">
        <w:rPr>
          <w:rtl/>
        </w:rPr>
        <w:t>*</w:t>
      </w: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-- </w:t>
      </w:r>
      <w:r w:rsidRPr="0090562A">
        <w:rPr>
          <w:rFonts w:hint="cs"/>
          <w:rtl/>
        </w:rPr>
        <w:t>התקיעת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שהוכר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ודאי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הכונה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לשבועה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שאנו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נזהרין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מזה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קנין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קעז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לזיכוי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הרבים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ולזכרון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נצח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נדב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היקר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מר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שיחי</w:t>
      </w:r>
      <w:r w:rsidRPr="0090562A">
        <w:rPr>
          <w:rtl/>
        </w:rPr>
        <w:t>',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מגלת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קהלת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לביהכ</w:t>
      </w:r>
      <w:r w:rsidRPr="0090562A">
        <w:rPr>
          <w:rtl/>
        </w:rPr>
        <w:t>"</w:t>
      </w:r>
      <w:r w:rsidRPr="0090562A">
        <w:rPr>
          <w:rFonts w:hint="cs"/>
          <w:rtl/>
        </w:rPr>
        <w:t>נ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ושכרו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כפול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השמים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</w:p>
    <w:p w14:paraId="46AD5F87" w14:textId="77777777" w:rsidR="0090562A" w:rsidRDefault="0090562A" w:rsidP="00C629EA">
      <w:pPr>
        <w:jc w:val="both"/>
        <w:rPr>
          <w:rtl/>
        </w:rPr>
      </w:pPr>
      <w:r>
        <w:rPr>
          <w:rFonts w:hint="cs"/>
          <w:rtl/>
        </w:rPr>
        <w:br/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', </w:t>
      </w:r>
      <w:r w:rsidRPr="0090562A">
        <w:rPr>
          <w:rFonts w:hint="cs"/>
          <w:rtl/>
        </w:rPr>
        <w:t>מחרת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יוהכ</w:t>
      </w:r>
      <w:r w:rsidRPr="0090562A">
        <w:rPr>
          <w:rtl/>
        </w:rPr>
        <w:t>"</w:t>
      </w:r>
      <w:r w:rsidRPr="0090562A">
        <w:rPr>
          <w:rFonts w:hint="cs"/>
          <w:rtl/>
        </w:rPr>
        <w:t>פ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תש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בני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ברק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קעח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קנאתי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להאמת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הקושי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לשון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הגמ</w:t>
      </w:r>
      <w:r w:rsidRPr="0090562A">
        <w:rPr>
          <w:rtl/>
        </w:rPr>
        <w:t xml:space="preserve">' - - </w:t>
      </w:r>
      <w:r w:rsidRPr="0090562A">
        <w:rPr>
          <w:rFonts w:hint="cs"/>
          <w:rtl/>
        </w:rPr>
        <w:t>ומה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מיושב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הגר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* - - </w:t>
      </w:r>
      <w:r w:rsidRPr="0090562A">
        <w:rPr>
          <w:rFonts w:hint="cs"/>
          <w:rtl/>
        </w:rPr>
        <w:t>וכל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המעיין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או</w:t>
      </w:r>
      <w:r w:rsidRPr="0090562A">
        <w:rPr>
          <w:rtl/>
        </w:rPr>
        <w:t>"</w:t>
      </w:r>
      <w:r w:rsidRPr="0090562A">
        <w:rPr>
          <w:rFonts w:hint="cs"/>
          <w:rtl/>
        </w:rPr>
        <w:t>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תגט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</w:t>
      </w:r>
      <w:r w:rsidRPr="0090562A">
        <w:rPr>
          <w:rtl/>
        </w:rPr>
        <w:t>"</w:t>
      </w:r>
      <w:r w:rsidRPr="0090562A">
        <w:rPr>
          <w:rFonts w:hint="cs"/>
          <w:rtl/>
        </w:rPr>
        <w:t>כ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87 ---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פונות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קפח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חדות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גיל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מאור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האמת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בפירוש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הזה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אינו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נותן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מקום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לנטות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ממנו</w:t>
      </w:r>
      <w:r w:rsidRPr="0090562A">
        <w:rPr>
          <w:rtl/>
        </w:rPr>
        <w:t xml:space="preserve">, - - </w:t>
      </w:r>
      <w:r w:rsidRPr="0090562A">
        <w:rPr>
          <w:rFonts w:hint="cs"/>
          <w:rtl/>
        </w:rPr>
        <w:t>וביום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שגילה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הגר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הרבר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הכריזו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ברקיע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הזהרו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באליהו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ובתורתו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שגלה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רז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לכני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ישראל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ומש</w:t>
      </w:r>
      <w:r w:rsidRPr="0090562A">
        <w:rPr>
          <w:rtl/>
        </w:rPr>
        <w:t>"</w:t>
      </w:r>
      <w:r w:rsidRPr="0090562A">
        <w:rPr>
          <w:rFonts w:hint="cs"/>
          <w:rtl/>
        </w:rPr>
        <w:t>כ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לפרש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</w:t>
      </w:r>
      <w:r w:rsidRPr="0090562A">
        <w:rPr>
          <w:rtl/>
        </w:rPr>
        <w:t>"</w:t>
      </w:r>
      <w:r w:rsidRPr="0090562A">
        <w:rPr>
          <w:rFonts w:hint="cs"/>
          <w:rtl/>
        </w:rPr>
        <w:t>מ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והתה</w:t>
      </w:r>
      <w:r w:rsidRPr="0090562A">
        <w:rPr>
          <w:rtl/>
        </w:rPr>
        <w:t>"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והשו</w:t>
      </w:r>
      <w:r w:rsidRPr="0090562A">
        <w:rPr>
          <w:rtl/>
        </w:rPr>
        <w:t>"</w:t>
      </w:r>
      <w:r w:rsidRPr="0090562A">
        <w:rPr>
          <w:rFonts w:hint="cs"/>
          <w:rtl/>
        </w:rPr>
        <w:t>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שעות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גדולות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מעה</w:t>
      </w:r>
      <w:r w:rsidRPr="0090562A">
        <w:rPr>
          <w:rtl/>
        </w:rPr>
        <w:t>"</w:t>
      </w:r>
      <w:r w:rsidRPr="0090562A">
        <w:rPr>
          <w:rFonts w:hint="cs"/>
          <w:rtl/>
        </w:rPr>
        <w:t>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צה</w:t>
      </w:r>
      <w:r w:rsidRPr="0090562A">
        <w:rPr>
          <w:rtl/>
        </w:rPr>
        <w:t>"</w:t>
      </w:r>
      <w:r w:rsidRPr="0090562A">
        <w:rPr>
          <w:rFonts w:hint="cs"/>
          <w:rtl/>
        </w:rPr>
        <w:t>כ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ראוי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לדון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דכל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מקום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שנזכרה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שעה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בגמ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ובפוסקים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להלכה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שבדבריהם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היום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שעה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מכ</w:t>
      </w:r>
      <w:r w:rsidRPr="0090562A">
        <w:rPr>
          <w:rtl/>
        </w:rPr>
        <w:t>"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כמו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שעות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דשיעור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הוצאת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הנפש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בנטבע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ושיעור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שעה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במליחה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וי</w:t>
      </w:r>
      <w:r w:rsidRPr="0090562A">
        <w:rPr>
          <w:rtl/>
        </w:rPr>
        <w:t>"</w:t>
      </w:r>
      <w:r w:rsidRPr="0090562A">
        <w:rPr>
          <w:rFonts w:hint="cs"/>
          <w:rtl/>
        </w:rPr>
        <w:t>ב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שעות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רחידוש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הלבנה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וה</w:t>
      </w:r>
      <w:r w:rsidRPr="0090562A">
        <w:rPr>
          <w:rtl/>
        </w:rPr>
        <w:t>"</w:t>
      </w:r>
      <w:r w:rsidRPr="0090562A">
        <w:rPr>
          <w:rFonts w:hint="cs"/>
          <w:rtl/>
        </w:rPr>
        <w:t>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בשיעור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חימוץ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ומליחה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שנזכר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בתה</w:t>
      </w:r>
      <w:r w:rsidRPr="0090562A">
        <w:rPr>
          <w:rtl/>
        </w:rPr>
        <w:t>"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ובשו</w:t>
      </w:r>
      <w:r w:rsidRPr="0090562A">
        <w:rPr>
          <w:rtl/>
        </w:rPr>
        <w:t>"</w:t>
      </w:r>
      <w:r w:rsidRPr="0090562A">
        <w:rPr>
          <w:rFonts w:hint="cs"/>
          <w:rtl/>
        </w:rPr>
        <w:t>ע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והאומר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שהתה</w:t>
      </w:r>
      <w:r w:rsidRPr="0090562A">
        <w:rPr>
          <w:rtl/>
        </w:rPr>
        <w:t>"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והשו</w:t>
      </w:r>
      <w:r w:rsidRPr="0090562A">
        <w:rPr>
          <w:rtl/>
        </w:rPr>
        <w:t>"</w:t>
      </w:r>
      <w:r w:rsidRPr="0090562A">
        <w:rPr>
          <w:rFonts w:hint="cs"/>
          <w:rtl/>
        </w:rPr>
        <w:t>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כיונו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שעה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ההשואה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אומר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והר</w:t>
      </w:r>
      <w:r w:rsidRPr="0090562A">
        <w:rPr>
          <w:rtl/>
        </w:rPr>
        <w:t>"</w:t>
      </w:r>
      <w:r w:rsidRPr="0090562A">
        <w:rPr>
          <w:rFonts w:hint="cs"/>
          <w:rtl/>
        </w:rPr>
        <w:t>מ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במשנת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ברכות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שכתב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שעות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זמגיות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כונתו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ז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אכל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היתה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</w:t>
      </w:r>
      <w:r w:rsidRPr="0090562A">
        <w:rPr>
          <w:rtl/>
        </w:rPr>
        <w:t>"</w:t>
      </w:r>
      <w:r w:rsidRPr="0090562A">
        <w:rPr>
          <w:rFonts w:hint="cs"/>
          <w:rtl/>
        </w:rPr>
        <w:t>מ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דגם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בינוני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השעה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וחומש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שעה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הרגילה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בפי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אדם</w:t>
      </w:r>
      <w:r w:rsidRPr="0090562A">
        <w:rPr>
          <w:rtl/>
        </w:rPr>
        <w:t>, [</w:t>
      </w:r>
      <w:r w:rsidRPr="0090562A">
        <w:rPr>
          <w:rFonts w:hint="cs"/>
          <w:rtl/>
        </w:rPr>
        <w:t>אלא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נמדדת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מעה</w:t>
      </w:r>
      <w:r w:rsidRPr="0090562A">
        <w:rPr>
          <w:rtl/>
        </w:rPr>
        <w:t>"</w:t>
      </w:r>
      <w:r w:rsidRPr="0090562A">
        <w:rPr>
          <w:rFonts w:hint="cs"/>
          <w:rtl/>
        </w:rPr>
        <w:t>ש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צה</w:t>
      </w:r>
      <w:r w:rsidRPr="0090562A">
        <w:rPr>
          <w:rtl/>
        </w:rPr>
        <w:t>"</w:t>
      </w:r>
      <w:r w:rsidRPr="0090562A">
        <w:rPr>
          <w:rFonts w:hint="cs"/>
          <w:rtl/>
        </w:rPr>
        <w:t>כ</w:t>
      </w:r>
      <w:r w:rsidRPr="0090562A">
        <w:rPr>
          <w:rtl/>
        </w:rPr>
        <w:t xml:space="preserve">] </w:t>
      </w:r>
      <w:r w:rsidRPr="0090562A">
        <w:rPr>
          <w:rFonts w:hint="cs"/>
          <w:rtl/>
        </w:rPr>
        <w:t>היה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מפרש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ומברר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אותה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כידו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הטובה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רבגו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ז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ושפיר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רבנו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דבאמרו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שעה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זמנית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יצא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ידי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חובתו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נגד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הלומדים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קושטא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קאי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דכונת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רבנו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שעה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וחומש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משעות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המורגלות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וביומי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דניסן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שעה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מכ</w:t>
      </w:r>
      <w:r w:rsidRPr="0090562A">
        <w:rPr>
          <w:rtl/>
        </w:rPr>
        <w:t>"</w:t>
      </w:r>
      <w:r w:rsidRPr="0090562A">
        <w:rPr>
          <w:rFonts w:hint="cs"/>
          <w:rtl/>
        </w:rPr>
        <w:t>ד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ומשתנית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אורך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וקוצר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היום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ופירש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סוגיא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דפסחים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כפי</w:t>
      </w:r>
      <w:r w:rsidRPr="0090562A">
        <w:rPr>
          <w:rtl/>
        </w:rPr>
        <w:t>'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הגר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וכפסחים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הסוגיא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כפרש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ידענו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מיניהו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88 ---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אח־יוייתא</w:t>
      </w:r>
      <w:r w:rsidRPr="0090562A">
        <w:rPr>
          <w:rtl/>
        </w:rPr>
        <w:t>. (</w:t>
      </w:r>
      <w:r w:rsidRPr="0090562A">
        <w:rPr>
          <w:rFonts w:hint="cs"/>
          <w:rtl/>
        </w:rPr>
        <w:t>ומר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שפסחים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בסדר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מוער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מכרעא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כידת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נכחבו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הסרר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וכדאמרו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במשנת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רבנו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הק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דבתרי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סדרי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סד־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למשנה</w:t>
      </w:r>
      <w:r w:rsidRPr="0090562A">
        <w:rPr>
          <w:rtl/>
        </w:rPr>
        <w:t>.]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יאחד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שהסוגיא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מכרעת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כמו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שפירשה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בברכות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והסכיפ</w:t>
      </w:r>
      <w:r w:rsidRPr="0090562A">
        <w:rPr>
          <w:rtl/>
        </w:rPr>
        <w:t>: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בשו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ובבהגר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נקטינן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וכבר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קבלו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ישראל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עליהם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הכרעת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השו</w:t>
      </w:r>
      <w:r w:rsidRPr="0090562A">
        <w:rPr>
          <w:rtl/>
        </w:rPr>
        <w:t>"</w:t>
      </w:r>
      <w:r w:rsidRPr="0090562A">
        <w:rPr>
          <w:rFonts w:hint="cs"/>
          <w:rtl/>
        </w:rPr>
        <w:t>מ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ובס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חיי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אדם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ספרו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הוראה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דורות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כתב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</w:t>
      </w:r>
      <w:r w:rsidRPr="0090562A">
        <w:rPr>
          <w:rtl/>
        </w:rPr>
        <w:t>"</w:t>
      </w:r>
      <w:r w:rsidRPr="0090562A">
        <w:rPr>
          <w:rFonts w:hint="cs"/>
          <w:rtl/>
        </w:rPr>
        <w:t>ח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מינוט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וחס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לאדם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לומר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שטעו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צבור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</w:t>
      </w:r>
      <w:r w:rsidRPr="0090562A">
        <w:rPr>
          <w:rtl/>
        </w:rPr>
        <w:t>"</w:t>
      </w:r>
      <w:r w:rsidRPr="0090562A">
        <w:rPr>
          <w:rFonts w:hint="cs"/>
          <w:rtl/>
        </w:rPr>
        <w:t>ב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כתב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</w:t>
      </w:r>
      <w:r w:rsidRPr="0090562A">
        <w:rPr>
          <w:rtl/>
        </w:rPr>
        <w:t>"</w:t>
      </w:r>
      <w:r w:rsidRPr="0090562A">
        <w:rPr>
          <w:rFonts w:hint="cs"/>
          <w:rtl/>
        </w:rPr>
        <w:t>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מינוט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ועיקר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מעכ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לפרש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התה</w:t>
      </w:r>
      <w:r w:rsidRPr="0090562A">
        <w:rPr>
          <w:rtl/>
        </w:rPr>
        <w:t>"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והשו</w:t>
      </w:r>
      <w:r w:rsidRPr="0090562A">
        <w:rPr>
          <w:rtl/>
        </w:rPr>
        <w:t>"</w:t>
      </w:r>
      <w:r w:rsidRPr="0090562A">
        <w:rPr>
          <w:rFonts w:hint="cs"/>
          <w:rtl/>
        </w:rPr>
        <w:t>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שעה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גדולה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נחת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סיים</w:t>
      </w:r>
      <w:r w:rsidRPr="0090562A">
        <w:rPr>
          <w:rtl/>
        </w:rPr>
        <w:t xml:space="preserve">: </w:t>
      </w:r>
      <w:r w:rsidRPr="0090562A">
        <w:rPr>
          <w:rFonts w:hint="cs"/>
          <w:rtl/>
        </w:rPr>
        <w:t>אך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סתימת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לשח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תה</w:t>
      </w:r>
      <w:r w:rsidRPr="0090562A">
        <w:rPr>
          <w:rtl/>
        </w:rPr>
        <w:t>"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כאן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וכ</w:t>
      </w:r>
      <w:r w:rsidRPr="0090562A">
        <w:rPr>
          <w:rtl/>
        </w:rPr>
        <w:t>"</w:t>
      </w:r>
      <w:r w:rsidRPr="0090562A">
        <w:rPr>
          <w:rFonts w:hint="cs"/>
          <w:rtl/>
        </w:rPr>
        <w:t>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מליחה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ושאר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האחרונים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משמע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כן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הנה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ראה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המציאה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הגביהה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- - </w:t>
      </w:r>
      <w:r w:rsidRPr="0090562A">
        <w:rPr>
          <w:rFonts w:hint="cs"/>
          <w:rtl/>
        </w:rPr>
        <w:t>והנה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פעמים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הירו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ביד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רש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הכת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ירו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מצוי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ונמצא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אצל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יחידים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קעט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רקבעו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חכמים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שעות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בהקרבת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תמיד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הערביים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כדאמרו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פסחים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lastRenderedPageBreak/>
        <w:t>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פלג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המנחה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ברכות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</w:t>
      </w:r>
      <w:r w:rsidRPr="0090562A">
        <w:rPr>
          <w:rtl/>
        </w:rPr>
        <w:t xml:space="preserve">', </w:t>
      </w:r>
      <w:r w:rsidRPr="0090562A">
        <w:rPr>
          <w:rFonts w:hint="cs"/>
          <w:rtl/>
        </w:rPr>
        <w:t>אין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עגין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השעה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קובעת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כלום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השקפה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כללית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היום</w:t>
      </w:r>
      <w:r w:rsidRPr="0090562A">
        <w:rPr>
          <w:rtl/>
        </w:rPr>
        <w:t>,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89 ---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שונות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ט</w:t>
      </w:r>
      <w:r w:rsidRPr="0090562A">
        <w:rPr>
          <w:rtl/>
        </w:rPr>
        <w:t xml:space="preserve"> :: </w:t>
      </w:r>
      <w:r w:rsidRPr="0090562A">
        <w:rPr>
          <w:rFonts w:hint="cs"/>
          <w:rtl/>
        </w:rPr>
        <w:t>רעבודה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שצריכים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ליעשות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מחייבים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לחלק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היום</w:t>
      </w:r>
      <w:r>
        <w:rPr>
          <w:rFonts w:cs="FrankRuehl"/>
          <w:rtl/>
        </w:rPr>
        <w:t xml:space="preserve"> </w:t>
      </w:r>
      <w:r w:rsidRPr="0090562A">
        <w:rPr>
          <w:rtl/>
        </w:rPr>
        <w:t>;</w:t>
      </w:r>
      <w:r w:rsidRPr="0090562A">
        <w:rPr>
          <w:rFonts w:hint="cs"/>
          <w:rtl/>
        </w:rPr>
        <w:t>־ללים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מסויימים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בדיות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חלקה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השלם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מזווג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וליל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לב</w:t>
      </w:r>
      <w:r w:rsidRPr="0090562A">
        <w:rPr>
          <w:rtl/>
        </w:rPr>
        <w:t>"</w:t>
      </w:r>
      <w:r w:rsidRPr="0090562A">
        <w:rPr>
          <w:rFonts w:hint="cs"/>
          <w:rtl/>
        </w:rPr>
        <w:t>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חלקים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קוראים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חלק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שעה</w:t>
      </w:r>
      <w:r w:rsidRPr="0090562A">
        <w:rPr>
          <w:rtl/>
        </w:rPr>
        <w:t>, [</w:t>
      </w:r>
      <w:r w:rsidRPr="0090562A">
        <w:rPr>
          <w:rFonts w:hint="cs"/>
          <w:rtl/>
        </w:rPr>
        <w:t>דוה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ניתן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כסיר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העיבור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כדאמרו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דחידוש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הלבנה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ייצ</w:t>
      </w:r>
      <w:r>
        <w:rPr>
          <w:rFonts w:cs="FrankRuehl"/>
          <w:rtl/>
        </w:rPr>
        <w:t xml:space="preserve"> </w:t>
      </w:r>
      <w:r w:rsidRPr="0090562A">
        <w:rPr>
          <w:rtl/>
        </w:rPr>
        <w:t>:</w:t>
      </w:r>
      <w:r w:rsidRPr="0090562A">
        <w:rPr>
          <w:rFonts w:hint="cs"/>
          <w:rtl/>
        </w:rPr>
        <w:t>שצ</w:t>
      </w:r>
      <w:r w:rsidRPr="0090562A">
        <w:rPr>
          <w:rtl/>
        </w:rPr>
        <w:t>"</w:t>
      </w:r>
      <w:r w:rsidRPr="0090562A">
        <w:rPr>
          <w:rFonts w:hint="cs"/>
          <w:rtl/>
        </w:rPr>
        <w:t>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מתתר</w:t>
      </w:r>
      <w:r w:rsidRPr="0090562A">
        <w:rPr>
          <w:rtl/>
        </w:rPr>
        <w:t>"</w:t>
      </w:r>
      <w:r w:rsidRPr="0090562A">
        <w:rPr>
          <w:rFonts w:hint="cs"/>
          <w:rtl/>
        </w:rPr>
        <w:t>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שהשעה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נחלקת</w:t>
      </w:r>
      <w:r w:rsidRPr="0090562A">
        <w:rPr>
          <w:rtl/>
        </w:rPr>
        <w:t xml:space="preserve">] </w:t>
      </w:r>
      <w:r w:rsidRPr="0090562A">
        <w:rPr>
          <w:rFonts w:hint="cs"/>
          <w:rtl/>
        </w:rPr>
        <w:t>ונוחז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ליחס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</w:t>
      </w:r>
      <w:r w:rsidRPr="0090562A">
        <w:rPr>
          <w:rtl/>
        </w:rPr>
        <w:t>"</w:t>
      </w:r>
      <w:r w:rsidRPr="0090562A">
        <w:rPr>
          <w:rFonts w:hint="cs"/>
          <w:rtl/>
        </w:rPr>
        <w:t>כ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שעות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ליום</w:t>
      </w:r>
      <w:r>
        <w:rPr>
          <w:rFonts w:cs="FrankRuehl"/>
          <w:rtl/>
        </w:rPr>
        <w:t xml:space="preserve"> </w:t>
      </w:r>
      <w:r w:rsidRPr="0090562A">
        <w:rPr>
          <w:rtl/>
        </w:rPr>
        <w:t>"</w:t>
      </w:r>
      <w:r w:rsidRPr="0090562A">
        <w:rPr>
          <w:rFonts w:hint="cs"/>
          <w:rtl/>
        </w:rPr>
        <w:t>ו</w:t>
      </w:r>
      <w:r w:rsidRPr="0090562A">
        <w:rPr>
          <w:rtl/>
        </w:rPr>
        <w:t>"</w:t>
      </w:r>
      <w:r w:rsidRPr="0090562A">
        <w:rPr>
          <w:rFonts w:hint="cs"/>
          <w:rtl/>
        </w:rPr>
        <w:t>כ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שעות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ללילה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והלכך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בחרו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חכמים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לחלק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הידם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לפעות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ובהיות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שתכלית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סידור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העבודה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היום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לגדל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השעות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הארוך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ולקצרם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הקצר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קבעו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לחשוב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השעות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ומניות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וממילא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יסודר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ביומו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חכמים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לחלק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מגה</w:t>
      </w:r>
      <w:r w:rsidRPr="0090562A">
        <w:rPr>
          <w:rtl/>
        </w:rPr>
        <w:t>"</w:t>
      </w:r>
      <w:r w:rsidRPr="0090562A">
        <w:rPr>
          <w:rFonts w:hint="cs"/>
          <w:rtl/>
        </w:rPr>
        <w:t>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שקה</w:t>
      </w:r>
      <w:r w:rsidRPr="0090562A">
        <w:rPr>
          <w:rtl/>
        </w:rPr>
        <w:t>"</w:t>
      </w:r>
      <w:r w:rsidRPr="0090562A">
        <w:rPr>
          <w:rFonts w:hint="cs"/>
          <w:rtl/>
        </w:rPr>
        <w:t>ח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מעה</w:t>
      </w:r>
      <w:r w:rsidRPr="0090562A">
        <w:rPr>
          <w:rtl/>
        </w:rPr>
        <w:t>"</w:t>
      </w:r>
      <w:r w:rsidRPr="0090562A">
        <w:rPr>
          <w:rFonts w:hint="cs"/>
          <w:rtl/>
        </w:rPr>
        <w:t>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>, [</w:t>
      </w:r>
      <w:r w:rsidRPr="0090562A">
        <w:rPr>
          <w:rFonts w:hint="cs"/>
          <w:rtl/>
        </w:rPr>
        <w:t>ואף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כדאורייתא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מסרה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התודה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לחכמים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לקבוע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כפי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הנאות</w:t>
      </w:r>
      <w:r w:rsidRPr="0090562A">
        <w:rPr>
          <w:rtl/>
        </w:rPr>
        <w:t xml:space="preserve">] </w:t>
      </w:r>
      <w:r w:rsidRPr="0090562A">
        <w:rPr>
          <w:rFonts w:hint="cs"/>
          <w:rtl/>
        </w:rPr>
        <w:t>אבל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שקבעו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חכמים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נקבעה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ההלכה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לזוז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ממגה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במדת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החכמה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לסדד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פרקי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העבודה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פ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שעות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זמניות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מגה</w:t>
      </w:r>
      <w:r w:rsidRPr="0090562A">
        <w:rPr>
          <w:rtl/>
        </w:rPr>
        <w:t>"</w:t>
      </w:r>
      <w:r w:rsidRPr="0090562A">
        <w:rPr>
          <w:rFonts w:hint="cs"/>
          <w:rtl/>
        </w:rPr>
        <w:t>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שקה</w:t>
      </w:r>
      <w:r w:rsidRPr="0090562A">
        <w:rPr>
          <w:rtl/>
        </w:rPr>
        <w:t>"</w:t>
      </w:r>
      <w:r w:rsidRPr="0090562A">
        <w:rPr>
          <w:rFonts w:hint="cs"/>
          <w:rtl/>
        </w:rPr>
        <w:t>ח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ולמנות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השעות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מעה</w:t>
      </w:r>
      <w:r w:rsidRPr="0090562A">
        <w:rPr>
          <w:rtl/>
        </w:rPr>
        <w:t>"</w:t>
      </w:r>
      <w:r w:rsidRPr="0090562A">
        <w:rPr>
          <w:rFonts w:hint="cs"/>
          <w:rtl/>
        </w:rPr>
        <w:t>ש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דלמה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יעקפו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הדרך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בזמן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שאפשר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המסלה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ולחשוב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שעות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זמניות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מעה</w:t>
      </w:r>
      <w:r w:rsidRPr="0090562A">
        <w:rPr>
          <w:rtl/>
        </w:rPr>
        <w:t>"</w:t>
      </w:r>
      <w:r w:rsidRPr="0090562A">
        <w:rPr>
          <w:rFonts w:hint="cs"/>
          <w:rtl/>
        </w:rPr>
        <w:t>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ודאי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כתנת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חכמים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להתחיל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השעות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שהזכירו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מעה</w:t>
      </w:r>
      <w:r w:rsidRPr="0090562A">
        <w:rPr>
          <w:rtl/>
        </w:rPr>
        <w:t>"</w:t>
      </w:r>
      <w:r w:rsidRPr="0090562A">
        <w:rPr>
          <w:rFonts w:hint="cs"/>
          <w:rtl/>
        </w:rPr>
        <w:t>ש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גם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השעה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מי</w:t>
      </w:r>
      <w:r w:rsidRPr="0090562A">
        <w:rPr>
          <w:rtl/>
        </w:rPr>
        <w:t>"</w:t>
      </w:r>
      <w:r w:rsidRPr="0090562A">
        <w:rPr>
          <w:rFonts w:hint="cs"/>
          <w:rtl/>
        </w:rPr>
        <w:t>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ממשך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מעה</w:t>
      </w:r>
      <w:r w:rsidRPr="0090562A">
        <w:rPr>
          <w:rtl/>
        </w:rPr>
        <w:t>"</w:t>
      </w:r>
      <w:r w:rsidRPr="0090562A">
        <w:rPr>
          <w:rFonts w:hint="cs"/>
          <w:rtl/>
        </w:rPr>
        <w:t>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עד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צ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שעה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הנושא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ההלכה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סימנא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בעלמא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90 ---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יח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תוכן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האגרות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צבור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אגרת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התעוררות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וחזוק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לשמירת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שמיטה</w:t>
      </w:r>
      <w:r w:rsidRPr="0090562A">
        <w:rPr>
          <w:rtl/>
        </w:rPr>
        <w:t xml:space="preserve"> - </w:t>
      </w:r>
      <w:r w:rsidRPr="0090562A">
        <w:rPr>
          <w:rFonts w:hint="cs"/>
          <w:rtl/>
        </w:rPr>
        <w:t>בענין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המכירה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tl/>
        </w:rPr>
        <w:t>"</w:t>
      </w:r>
      <w:r w:rsidRPr="0090562A">
        <w:rPr>
          <w:rFonts w:hint="cs"/>
          <w:rtl/>
        </w:rPr>
        <w:t>פד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בענין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פה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הודעה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לחנונים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שומרי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שביעית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פו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החולב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בשבת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קרקע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מקבל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במעשיו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מלכות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ואמונת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חכמים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tl/>
        </w:rPr>
        <w:t>*</w:t>
      </w:r>
      <w:r w:rsidRPr="0090562A">
        <w:rPr>
          <w:rFonts w:hint="cs"/>
          <w:rtl/>
        </w:rPr>
        <w:t>מז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דאוי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לגדור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האפשר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בחשש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מאכלות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אסורות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פח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השתדלות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בקבלת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שו</w:t>
      </w:r>
      <w:r w:rsidRPr="0090562A">
        <w:rPr>
          <w:rtl/>
        </w:rPr>
        <w:t>"</w:t>
      </w:r>
      <w:r w:rsidRPr="0090562A">
        <w:rPr>
          <w:rFonts w:hint="cs"/>
          <w:rtl/>
        </w:rPr>
        <w:t>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הגון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פט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צ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צא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לזרז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אודות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מקוה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בעירו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הכנעה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להוראת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חכמי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נחלקת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חיי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ואיסור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והיתר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צב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רשימת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חזוק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בקור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בבית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החולים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ד</w:t>
      </w:r>
      <w:r w:rsidRPr="0090562A">
        <w:rPr>
          <w:rtl/>
        </w:rPr>
        <w:t>"</w:t>
      </w:r>
      <w:r w:rsidRPr="0090562A">
        <w:rPr>
          <w:rFonts w:hint="cs"/>
          <w:rtl/>
        </w:rPr>
        <w:t>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וואלך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91 ---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קפד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קונן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אגרות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נמצא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מדיני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שיהא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צורך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לדעת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נקרא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שעה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בתורה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בקצרה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שעה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זמנית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מציאות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חיובית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משמשת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דיני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לזמן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מנחה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ולאיסור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חמץ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אלא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זמן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מנחה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וחמץ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סיבה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למציאותה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שעה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זמנית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ושעה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זמנית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כבחינת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מסובב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תולדת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הסיבה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כאן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לשאול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השתנתה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השעה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המסובב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הסיבה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הסיבה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חלוקת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ארוך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גם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המסובב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חלק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מחלקי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גוף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הגדול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מתארך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מפורש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בגמ</w:t>
      </w:r>
      <w:r w:rsidRPr="0090562A">
        <w:rPr>
          <w:rtl/>
        </w:rPr>
        <w:t>'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קפ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tl/>
        </w:rPr>
        <w:t>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לפי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מצב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הנוכחי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לחשוב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להצלת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נפשות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ליזהר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ממלאכה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דאוריתא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דאפשר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כיון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כאן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סוף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סוף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שאלת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נפשות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לפנינו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הולכין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בפקוח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נפשות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מכל־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מקום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בדברים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רחוקים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מפקוח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נפש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כפקוח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נפש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ותלוי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כפי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מדת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הבטחון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והמחמיר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בכאן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מוחין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בידו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92 ---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פונות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קפפ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קפא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שלוכט</w:t>
      </w:r>
      <w:r w:rsidRPr="0090562A">
        <w:rPr>
          <w:rtl/>
        </w:rPr>
        <w:t>"</w:t>
      </w:r>
      <w:r w:rsidRPr="0090562A">
        <w:rPr>
          <w:rFonts w:hint="cs"/>
          <w:rtl/>
        </w:rPr>
        <w:t>ס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אחדשה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הלום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שמעתי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ערעור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הענבים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שבמקומינו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חשש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ערלה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מסירים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הגפנים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ממקומן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תוטעין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אותן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במקום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הדפיס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חוברת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יודיעני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עתה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חשש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נשתגה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הדבר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ואחתום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</w:p>
    <w:p w14:paraId="48242501" w14:textId="77777777" w:rsidR="0090562A" w:rsidRDefault="0090562A" w:rsidP="00C629EA">
      <w:pPr>
        <w:jc w:val="both"/>
        <w:rPr>
          <w:rtl/>
        </w:rPr>
      </w:pPr>
      <w:r>
        <w:rPr>
          <w:rFonts w:hint="cs"/>
          <w:rtl/>
        </w:rPr>
        <w:br/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קפב</w:t>
      </w:r>
      <w:r w:rsidRPr="0090562A">
        <w:rPr>
          <w:rtl/>
        </w:rPr>
        <w:t>.</w:t>
      </w:r>
      <w:r w:rsidRPr="0090562A">
        <w:rPr>
          <w:rFonts w:hint="cs"/>
          <w:rtl/>
        </w:rPr>
        <w:t>י</w:t>
      </w: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-- </w:t>
      </w:r>
      <w:r w:rsidRPr="0090562A">
        <w:rPr>
          <w:rFonts w:hint="cs"/>
          <w:rtl/>
        </w:rPr>
        <w:t>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להוסיף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המכירה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מדינא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דמלכותא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כזמן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נעשה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חקי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תורתנו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הקדושה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דינא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דמלכותא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דינא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וכשיבוא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שותף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כחו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lastRenderedPageBreak/>
        <w:t>בעל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חוב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מאוחר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ובאי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כחו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רשות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לבטל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המקח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והנני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חותם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באהבה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</w:p>
    <w:p w14:paraId="4446F219" w14:textId="3B9ECBE7" w:rsidR="0090562A" w:rsidRDefault="0090562A" w:rsidP="00C629EA">
      <w:pPr>
        <w:jc w:val="both"/>
        <w:rPr>
          <w:rtl/>
        </w:rPr>
      </w:pPr>
      <w:r>
        <w:rPr>
          <w:rFonts w:hint="cs"/>
          <w:rtl/>
        </w:rPr>
        <w:br/>
      </w:r>
      <w:r>
        <w:rPr>
          <w:rFonts w:cs="FrankRuehl"/>
          <w:rtl/>
        </w:rPr>
        <w:t xml:space="preserve"> </w:t>
      </w:r>
      <w:r w:rsidRPr="0090562A">
        <w:rPr>
          <w:rFonts w:ascii="Arial" w:hAnsi="Arial" w:cs="Arial" w:hint="cs"/>
          <w:rtl/>
        </w:rPr>
        <w:t>●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קניה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ממכירה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פומבית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93 ---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קפו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 xml:space="preserve"> </w:t>
      </w:r>
      <w:r w:rsidRPr="0090562A">
        <w:rPr>
          <w:rFonts w:hint="cs"/>
          <w:rtl/>
        </w:rPr>
        <w:t>קפג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החוה</w:t>
      </w:r>
      <w:r w:rsidRPr="0090562A">
        <w:rPr>
          <w:rtl/>
        </w:rPr>
        <w:t>"</w:t>
      </w:r>
      <w:r w:rsidRPr="0090562A">
        <w:rPr>
          <w:rFonts w:hint="cs"/>
          <w:rtl/>
        </w:rPr>
        <w:t>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וכט</w:t>
      </w:r>
      <w:r w:rsidRPr="0090562A">
        <w:rPr>
          <w:rtl/>
        </w:rPr>
        <w:t>"</w:t>
      </w:r>
      <w:r w:rsidRPr="0090562A">
        <w:rPr>
          <w:rFonts w:hint="cs"/>
          <w:rtl/>
        </w:rPr>
        <w:t>ס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לכבוד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ידי</w:t>
      </w:r>
      <w:r w:rsidRPr="0090562A">
        <w:rPr>
          <w:rtl/>
        </w:rPr>
        <w:t>"</w:t>
      </w:r>
      <w:r w:rsidRPr="0090562A">
        <w:rPr>
          <w:rFonts w:hint="cs"/>
          <w:rtl/>
        </w:rPr>
        <w:t>נ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הגאון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החכם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השלם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שליט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אחדשה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הנני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קבלת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סגולת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החמדה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והריני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משיב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תודה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וברכה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ויזכו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להחליף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כאמור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בקוויו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ית</w:t>
      </w:r>
      <w:r w:rsidRPr="0090562A">
        <w:rPr>
          <w:rtl/>
        </w:rPr>
        <w:t xml:space="preserve">', </w:t>
      </w:r>
      <w:r w:rsidRPr="0090562A">
        <w:rPr>
          <w:rFonts w:hint="cs"/>
          <w:rtl/>
        </w:rPr>
        <w:t>לעשות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חיל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ולתעודה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ויתברכו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בגמח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לשנת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חיים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טובים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שמחים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ומאירים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ותחזינה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עינינו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בנחמת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ישראל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כנפשם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ונפש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החותם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ברכה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באה</w:t>
      </w:r>
      <w:r w:rsidRPr="0090562A">
        <w:rPr>
          <w:rtl/>
        </w:rPr>
        <w:t>"</w:t>
      </w:r>
      <w:r w:rsidRPr="0090562A">
        <w:rPr>
          <w:rFonts w:hint="cs"/>
          <w:rtl/>
        </w:rPr>
        <w:t>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דוש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</w:p>
    <w:p w14:paraId="5D3A4C12" w14:textId="77777777" w:rsidR="0090562A" w:rsidRDefault="0090562A" w:rsidP="00C629EA">
      <w:pPr>
        <w:jc w:val="both"/>
        <w:rPr>
          <w:rtl/>
        </w:rPr>
      </w:pPr>
      <w:r>
        <w:rPr>
          <w:rFonts w:hint="cs"/>
          <w:rtl/>
        </w:rPr>
        <w:br/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ז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לעשי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תש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בני־ברק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קפד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אמרו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שתפשו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יצרא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דעכו</w:t>
      </w:r>
      <w:r w:rsidRPr="0090562A">
        <w:rPr>
          <w:rtl/>
        </w:rPr>
        <w:t>"</w:t>
      </w:r>
      <w:r w:rsidRPr="0090562A">
        <w:rPr>
          <w:rFonts w:hint="cs"/>
          <w:rtl/>
        </w:rPr>
        <w:t>מ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עיין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סנהדרין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סד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ונראה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דטבע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חדשה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לאדם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מקדם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שהיה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מתאוה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לכחות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רוחניות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ומסתתרות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ולגעגועי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עבודתן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צריך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להתבונן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תמיד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ולהתרחק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תמיד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מהתאוה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ההיא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ונראה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שעפ</w:t>
      </w:r>
      <w:r w:rsidRPr="0090562A">
        <w:rPr>
          <w:rtl/>
        </w:rPr>
        <w:t>"</w:t>
      </w:r>
      <w:r w:rsidRPr="0090562A">
        <w:rPr>
          <w:rFonts w:hint="cs"/>
          <w:rtl/>
        </w:rPr>
        <w:t>ז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המתרחק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מאמונה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פ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תכונותיו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וחינוכו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נוטה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לאמונה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זרה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בכל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הכחות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להוט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בטבע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אחרי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94 ---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שונות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קםו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ביטול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יצרא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דעכו</w:t>
      </w:r>
      <w:r w:rsidRPr="0090562A">
        <w:rPr>
          <w:rtl/>
        </w:rPr>
        <w:t>"</w:t>
      </w:r>
      <w:r w:rsidRPr="0090562A">
        <w:rPr>
          <w:rFonts w:hint="cs"/>
          <w:rtl/>
        </w:rPr>
        <w:t>מ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המתרחק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נוטה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לטבעו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לבלי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לחשוב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צפון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ומסתתר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רק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לגלויות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וידועות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קפה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-- </w:t>
      </w:r>
      <w:r w:rsidRPr="0090562A">
        <w:rPr>
          <w:rFonts w:hint="cs"/>
          <w:rtl/>
        </w:rPr>
        <w:t>מלאכי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המשמרות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מלאכים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מסוימים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ממונים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כך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עשיו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ביניהן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ומיום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שנברא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אמר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שירה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כדאמר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חולין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</w:t>
      </w:r>
      <w:r w:rsidRPr="0090562A">
        <w:rPr>
          <w:rtl/>
        </w:rPr>
        <w:t xml:space="preserve">', </w:t>
      </w:r>
      <w:r w:rsidRPr="0090562A">
        <w:rPr>
          <w:rFonts w:hint="cs"/>
          <w:rtl/>
        </w:rPr>
        <w:t>וניתן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רשות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לומר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ביום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כשעלה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עמה</w:t>
      </w:r>
      <w:r w:rsidRPr="0090562A">
        <w:rPr>
          <w:rtl/>
        </w:rPr>
        <w:t>"</w:t>
      </w:r>
      <w:r w:rsidRPr="0090562A">
        <w:rPr>
          <w:rFonts w:hint="cs"/>
          <w:rtl/>
        </w:rPr>
        <w:t>ש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קפו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אלול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תש</w:t>
      </w:r>
      <w:r w:rsidRPr="0090562A">
        <w:rPr>
          <w:rtl/>
        </w:rPr>
        <w:t>"</w:t>
      </w:r>
      <w:r w:rsidRPr="0090562A">
        <w:rPr>
          <w:rFonts w:hint="cs"/>
          <w:rtl/>
        </w:rPr>
        <w:t>ח</w:t>
      </w: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- - </w:t>
      </w:r>
      <w:r w:rsidRPr="0090562A">
        <w:rPr>
          <w:rFonts w:hint="cs"/>
          <w:rtl/>
        </w:rPr>
        <w:t>האידנא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דנשתנה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ענין</w:t>
      </w:r>
      <w:r w:rsidRPr="0090562A">
        <w:rPr>
          <w:rtl/>
        </w:rPr>
        <w:t xml:space="preserve"> "</w:t>
      </w:r>
      <w:r w:rsidRPr="0090562A">
        <w:rPr>
          <w:rFonts w:hint="cs"/>
          <w:rtl/>
        </w:rPr>
        <w:t>שם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גוים</w:t>
      </w:r>
      <w:r w:rsidRPr="0090562A">
        <w:rPr>
          <w:rtl/>
        </w:rPr>
        <w:t>" "</w:t>
      </w:r>
      <w:r w:rsidRPr="0090562A">
        <w:rPr>
          <w:rFonts w:hint="cs"/>
          <w:rtl/>
        </w:rPr>
        <w:t>ושם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ישראל</w:t>
      </w:r>
      <w:r w:rsidRPr="0090562A">
        <w:rPr>
          <w:rtl/>
        </w:rPr>
        <w:t xml:space="preserve">" </w:t>
      </w:r>
      <w:r w:rsidRPr="0090562A">
        <w:rPr>
          <w:rFonts w:hint="cs"/>
          <w:rtl/>
        </w:rPr>
        <w:t>המוזכר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בפי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רבותינו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לפנים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ישראל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לבדד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עניני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ישראל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נחתכים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בדיני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ישראל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נמצא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שיגיש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עצומותיו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לפני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ערכאות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גם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מכירת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בתים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בב</w:t>
      </w:r>
      <w:r w:rsidRPr="0090562A">
        <w:rPr>
          <w:rtl/>
        </w:rPr>
        <w:t>"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ישראל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רבים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הכינו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שפת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הגוים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ובחייהם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הכודדים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היתה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חביבה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עליהם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היהודים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וזרה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עליהם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הגוים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ובאופן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קיים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להעיר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שם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שהיהודים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קורין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ושם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שהגוים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קורין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95 ---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קונן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חגרות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עכשיו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יהודי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משולב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המשפט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שלהם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עסקיהם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להיהודים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רגש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בחירה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כשם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משס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ואדרבה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חביב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עליהם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החדש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הישן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מחריביהם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ורגילים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בכתיבת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שטרות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הלואות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ומכירות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ומסים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וארנוניות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ושארי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קשרים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שעם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הממשלה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ובתי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דואר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וגם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היהודים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הנהיגו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בגיטין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קבע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לעיקר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אחתום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וכוח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</w:p>
    <w:p w14:paraId="778F5268" w14:textId="171E93AE" w:rsidR="0090562A" w:rsidRDefault="0090562A" w:rsidP="00C629EA">
      <w:pPr>
        <w:jc w:val="both"/>
        <w:rPr>
          <w:rtl/>
        </w:rPr>
      </w:pPr>
      <w:r>
        <w:rPr>
          <w:rFonts w:hint="cs"/>
          <w:rtl/>
        </w:rPr>
        <w:br/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קפז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רב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וגמח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אחד</w:t>
      </w:r>
      <w:r w:rsidRPr="0090562A">
        <w:rPr>
          <w:rtl/>
        </w:rPr>
        <w:t>"</w:t>
      </w:r>
      <w:r w:rsidRPr="0090562A">
        <w:rPr>
          <w:rFonts w:hint="cs"/>
          <w:rtl/>
        </w:rPr>
        <w:t>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כאהבה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לרגש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אהבה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לשעשוע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עמו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וכבר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הועמם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הענג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מלבי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בהיותו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עמנו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לכוכד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העיון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הכתיבה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ולהוציא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דכר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לפועל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נאתרו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עתה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טבור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הארץ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שהעתיקוהו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</w:t>
      </w:r>
      <w:r w:rsidRPr="0090562A">
        <w:rPr>
          <w:rtl/>
        </w:rPr>
        <w:t>"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מעלות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מירושלם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למזרח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הסכמי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התוכנים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חכמי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אוה</w:t>
      </w:r>
      <w:r w:rsidRPr="0090562A">
        <w:rPr>
          <w:rtl/>
        </w:rPr>
        <w:t>"</w:t>
      </w:r>
      <w:r w:rsidRPr="0090562A">
        <w:rPr>
          <w:rFonts w:hint="cs"/>
          <w:rtl/>
        </w:rPr>
        <w:t>ע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שמספריהם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</w:t>
      </w:r>
      <w:r w:rsidRPr="0090562A">
        <w:rPr>
          <w:rtl/>
        </w:rPr>
        <w:t>"</w:t>
      </w:r>
      <w:r w:rsidRPr="0090562A">
        <w:rPr>
          <w:rFonts w:hint="cs"/>
          <w:rtl/>
        </w:rPr>
        <w:t>מ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מפני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שספרי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חכמי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ישראל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הגיעו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אלינו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כמש</w:t>
      </w:r>
      <w:r w:rsidRPr="0090562A">
        <w:rPr>
          <w:rtl/>
        </w:rPr>
        <w:t>"</w:t>
      </w:r>
      <w:r w:rsidRPr="0090562A">
        <w:rPr>
          <w:rFonts w:hint="cs"/>
          <w:rtl/>
        </w:rPr>
        <w:t>כ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</w:t>
      </w:r>
      <w:r w:rsidRPr="0090562A">
        <w:rPr>
          <w:rtl/>
        </w:rPr>
        <w:t>"</w:t>
      </w:r>
      <w:r w:rsidRPr="0090562A">
        <w:rPr>
          <w:rFonts w:hint="cs"/>
          <w:rtl/>
        </w:rPr>
        <w:t>מ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פי</w:t>
      </w:r>
      <w:r w:rsidRPr="0090562A">
        <w:rPr>
          <w:rtl/>
        </w:rPr>
        <w:t>"</w:t>
      </w:r>
      <w:r w:rsidRPr="0090562A">
        <w:rPr>
          <w:rFonts w:hint="cs"/>
          <w:rtl/>
        </w:rPr>
        <w:t>ז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</w:t>
      </w:r>
      <w:r w:rsidRPr="0090562A">
        <w:rPr>
          <w:rtl/>
        </w:rPr>
        <w:t>"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 (</w:t>
      </w:r>
      <w:r w:rsidRPr="0090562A">
        <w:rPr>
          <w:rFonts w:hint="cs"/>
          <w:rtl/>
        </w:rPr>
        <w:t>מהל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קדוש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החדש</w:t>
      </w:r>
      <w:r w:rsidRPr="0090562A">
        <w:rPr>
          <w:rtl/>
        </w:rPr>
        <w:t>)</w:t>
      </w:r>
      <w:r>
        <w:rPr>
          <w:rFonts w:cs="FrankRuehl"/>
          <w:rtl/>
        </w:rPr>
        <w:t xml:space="preserve"> </w:t>
      </w:r>
      <w:r w:rsidRPr="0090562A">
        <w:rPr>
          <w:rtl/>
        </w:rPr>
        <w:t>[</w:t>
      </w:r>
      <w:r w:rsidRPr="0090562A">
        <w:rPr>
          <w:rFonts w:hint="cs"/>
          <w:rtl/>
        </w:rPr>
        <w:t>ולפי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יחידים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נפלו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כתבי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בידי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זרים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96 ---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פונות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קפס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והשתמשו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בהם</w:t>
      </w:r>
      <w:r w:rsidRPr="0090562A">
        <w:rPr>
          <w:rtl/>
        </w:rPr>
        <w:t xml:space="preserve">] </w:t>
      </w:r>
      <w:r w:rsidRPr="0090562A">
        <w:rPr>
          <w:rFonts w:hint="cs"/>
          <w:rtl/>
        </w:rPr>
        <w:t>ובהיות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המעלות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כדודי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נמדד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בהן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מכריח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לבחור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נקודה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הנקודות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ולשום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lastRenderedPageBreak/>
        <w:t>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מספר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אחת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וממנה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כתחילין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מספר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המעלות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מסיימין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אמגם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צורך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לתת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טעם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לבחירת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הנקודה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ההיא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בהיות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הכרחי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זאת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קצת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טעם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זכות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הנקודה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ההיא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להיות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נקודת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ההתחלה</w:t>
      </w:r>
      <w:r w:rsidRPr="0090562A">
        <w:rPr>
          <w:rtl/>
        </w:rPr>
        <w:t xml:space="preserve">. - - </w:t>
      </w:r>
      <w:r w:rsidRPr="0090562A">
        <w:rPr>
          <w:rFonts w:hint="cs"/>
          <w:rtl/>
        </w:rPr>
        <w:t>מובן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שהסכם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מחייב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כשאנו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לדון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התחלת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היום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שהוא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</w:t>
      </w:r>
      <w:r w:rsidRPr="0090562A">
        <w:rPr>
          <w:rtl/>
        </w:rPr>
        <w:t>"</w:t>
      </w:r>
      <w:r w:rsidRPr="0090562A">
        <w:rPr>
          <w:rFonts w:hint="cs"/>
          <w:rtl/>
        </w:rPr>
        <w:t>כ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מסוג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מוסכמות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אלא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הסכמה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בחידית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אצלנו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אלא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החהרנו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עליה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מפי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הגבורה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וכפי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שהגיעה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מפי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הראשונים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ז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שעמדו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בסוד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ליראיו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מצאנו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שהימים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המזרח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מתחילים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ואמנם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לגו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פנים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האחד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שעיקר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ההתחלה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מירושלם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שהיבשת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המורחית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נטפלת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לירושלם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שהתחלת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המזרח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טבעית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אחרי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שהילוך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ממזרח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למערב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והתחלת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היבשת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המוקדמת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וכיון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שהתחלת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היום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מערב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מתחילין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מתחלת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ערב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שבקצה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היבשה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אופן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קובעין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ברחב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היבשה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עושין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המרדיאן</w:t>
      </w:r>
      <w:r w:rsidRPr="0090562A">
        <w:rPr>
          <w:rtl/>
        </w:rPr>
        <w:t xml:space="preserve">* </w:t>
      </w:r>
      <w:r w:rsidRPr="0090562A">
        <w:rPr>
          <w:rFonts w:hint="cs"/>
          <w:rtl/>
        </w:rPr>
        <w:t>מעוקם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כעיקום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הקו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הגובל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היבשה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באופן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שרצועות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היוצאות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מהיבשת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לתוך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נטפלות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ליבשת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ואמגם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בבחינת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טפל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עיקר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היבשת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נחשבת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מקום</w:t>
      </w:r>
      <w:r>
        <w:rPr>
          <w:rFonts w:cs="FrankRuehl"/>
          <w:rtl/>
        </w:rPr>
        <w:t xml:space="preserve"> </w:t>
      </w:r>
      <w:r w:rsidRPr="0090562A">
        <w:rPr>
          <w:rFonts w:ascii="Arial" w:hAnsi="Arial" w:cs="Arial" w:hint="cs"/>
          <w:rtl/>
        </w:rPr>
        <w:t>●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התחלת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היום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97 ---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קל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 xml:space="preserve"> </w:t>
      </w:r>
      <w:r w:rsidRPr="0090562A">
        <w:rPr>
          <w:rFonts w:hint="cs"/>
          <w:rtl/>
        </w:rPr>
        <w:t>הקצר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שהיבשת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הרחב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מדרום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לצפון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ולכן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חושבין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ארץ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אוסטרליא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בכלל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פיצול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הרחב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אבל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נותגין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פיצול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לרצועות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הבולטות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קובעין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התחלת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המזרח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בסוף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רצועת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סיביר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כשאנו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לדון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יפאן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אפשר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צד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להאריך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היבשת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הקו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המכניס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האיים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למערב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שהרי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קצה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מתחברת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היבשת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כחן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יפה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יותר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מרצועת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סיביר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לדון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עליהן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לחשבן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לרצועה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בולטת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חכות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אבדו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בהיות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שרצועת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מפסקתן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קטנטנים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באמצע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הים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מוכרח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אחרי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שהים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חוץ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למרדיאן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איך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יחזור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לתוך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המרדיאן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מקום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לדון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עליו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כתבו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דמש</w:t>
      </w:r>
      <w:r w:rsidRPr="0090562A">
        <w:rPr>
          <w:rtl/>
        </w:rPr>
        <w:t>"</w:t>
      </w:r>
      <w:r w:rsidRPr="0090562A">
        <w:rPr>
          <w:rFonts w:hint="cs"/>
          <w:rtl/>
        </w:rPr>
        <w:t>כ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הראב</w:t>
      </w:r>
      <w:r w:rsidRPr="0090562A">
        <w:rPr>
          <w:rtl/>
        </w:rPr>
        <w:t>"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 "</w:t>
      </w:r>
      <w:r w:rsidRPr="0090562A">
        <w:rPr>
          <w:rFonts w:hint="cs"/>
          <w:rtl/>
        </w:rPr>
        <w:t>הימים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ידוע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המזרח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מתחילים</w:t>
      </w:r>
      <w:r w:rsidRPr="0090562A">
        <w:rPr>
          <w:rtl/>
        </w:rPr>
        <w:t xml:space="preserve">", </w:t>
      </w:r>
      <w:r w:rsidRPr="0090562A">
        <w:rPr>
          <w:rFonts w:hint="cs"/>
          <w:rtl/>
        </w:rPr>
        <w:t>ר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אצל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התוכנים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מדרך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ומאד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תמוה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אפשר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להלום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בדבריַו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הזכיר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תיבת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אצל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התוכנים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וטבע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בכגון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לסיים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אבל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בדיני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מתחילין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מטבור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בלשון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</w:t>
      </w:r>
      <w:r w:rsidRPr="0090562A">
        <w:rPr>
          <w:rtl/>
        </w:rPr>
        <w:t>"</w:t>
      </w:r>
      <w:r w:rsidRPr="0090562A">
        <w:rPr>
          <w:rFonts w:hint="cs"/>
          <w:rtl/>
        </w:rPr>
        <w:t>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שעות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למזרח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</w:t>
      </w:r>
      <w:r w:rsidRPr="0090562A">
        <w:rPr>
          <w:rtl/>
        </w:rPr>
        <w:t>"</w:t>
      </w:r>
      <w:r w:rsidRPr="0090562A">
        <w:rPr>
          <w:rFonts w:hint="cs"/>
          <w:rtl/>
        </w:rPr>
        <w:t>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למערב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סיים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כלום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טוען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בשבח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וכאילו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הרז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נתן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כבוד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אדרבה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הרז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חולק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כבוד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שפירש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הראב</w:t>
      </w:r>
      <w:r w:rsidRPr="0090562A">
        <w:rPr>
          <w:rtl/>
        </w:rPr>
        <w:t>"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דדעתו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דמתחילין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מא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ומסיימין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>. [</w:t>
      </w:r>
      <w:r w:rsidRPr="0090562A">
        <w:rPr>
          <w:rFonts w:hint="cs"/>
          <w:rtl/>
        </w:rPr>
        <w:t>כמבואר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בדבריו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להלן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בדברי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הכחרי</w:t>
      </w:r>
      <w:r w:rsidRPr="0090562A">
        <w:rPr>
          <w:rtl/>
        </w:rPr>
        <w:t xml:space="preserve"> -- ]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98 ---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סונות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קלח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</w:t>
      </w:r>
      <w:r w:rsidRPr="0090562A">
        <w:rPr>
          <w:rtl/>
        </w:rPr>
        <w:t>"</w:t>
      </w:r>
      <w:r w:rsidRPr="0090562A">
        <w:rPr>
          <w:rFonts w:hint="cs"/>
          <w:rtl/>
        </w:rPr>
        <w:t>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לכאן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וי</w:t>
      </w:r>
      <w:r w:rsidRPr="0090562A">
        <w:rPr>
          <w:rtl/>
        </w:rPr>
        <w:t>"</w:t>
      </w:r>
      <w:r w:rsidRPr="0090562A">
        <w:rPr>
          <w:rFonts w:hint="cs"/>
          <w:rtl/>
        </w:rPr>
        <w:t>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לכאן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בעצמו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מהדברים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המושכלות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ראשונות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מורגל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בפי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ראשונים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ז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הסכמת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חכמי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העולם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החיצתים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אבל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בל</w:t>
      </w:r>
      <w:r w:rsidRPr="0090562A">
        <w:rPr>
          <w:rtl/>
        </w:rPr>
        <w:t>'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הראשונים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להשתמש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בל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נקודת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התחלה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ואף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נסכים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</w:t>
      </w:r>
      <w:r w:rsidRPr="0090562A">
        <w:rPr>
          <w:rtl/>
        </w:rPr>
        <w:t>"</w:t>
      </w:r>
      <w:r w:rsidRPr="0090562A">
        <w:rPr>
          <w:rFonts w:hint="cs"/>
          <w:rtl/>
        </w:rPr>
        <w:t>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וי</w:t>
      </w:r>
      <w:r w:rsidRPr="0090562A">
        <w:rPr>
          <w:rtl/>
        </w:rPr>
        <w:t>"</w:t>
      </w:r>
      <w:r w:rsidRPr="0090562A">
        <w:rPr>
          <w:rFonts w:hint="cs"/>
          <w:rtl/>
        </w:rPr>
        <w:t>ב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מוסבר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בל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הראשונים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דטכור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נקודת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ההתחלה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וכש</w:t>
      </w:r>
      <w:r w:rsidRPr="0090562A">
        <w:rPr>
          <w:rtl/>
        </w:rPr>
        <w:t>"</w:t>
      </w:r>
      <w:r w:rsidRPr="0090562A">
        <w:rPr>
          <w:rFonts w:hint="cs"/>
          <w:rtl/>
        </w:rPr>
        <w:t>כ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בל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הראשונים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לשום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הכדור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חצאין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למזרח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ואחד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למערב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מקום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לאכף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הראשתים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ולכותו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לכונות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זרות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כדי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להתאימו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להסכם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החילוני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הרואה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יראה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עלתה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כלל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נחלק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אדם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מעולם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החז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בהתחלת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היום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ורק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החילונים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בלתי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תלמודיים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הפיחו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רוח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זרה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בישראל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ואחרי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הפקפוקים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בלשון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הראשונים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המקיימים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</w:t>
      </w:r>
      <w:r w:rsidRPr="0090562A">
        <w:rPr>
          <w:rtl/>
        </w:rPr>
        <w:t>"</w:t>
      </w:r>
      <w:r w:rsidRPr="0090562A">
        <w:rPr>
          <w:rFonts w:hint="cs"/>
          <w:rtl/>
        </w:rPr>
        <w:t>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שעות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מוכרחים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להודות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שהיסו</w:t>
      </w:r>
      <w:r w:rsidRPr="0090562A">
        <w:rPr>
          <w:rtl/>
        </w:rPr>
        <w:t>"</w:t>
      </w:r>
      <w:r w:rsidRPr="0090562A">
        <w:rPr>
          <w:rFonts w:hint="cs"/>
          <w:rtl/>
        </w:rPr>
        <w:t>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הקשה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קושיא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הרז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בהנחתו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</w:t>
      </w:r>
      <w:r w:rsidRPr="0090562A">
        <w:rPr>
          <w:rtl/>
        </w:rPr>
        <w:t>"</w:t>
      </w:r>
      <w:r w:rsidRPr="0090562A">
        <w:rPr>
          <w:rFonts w:hint="cs"/>
          <w:rtl/>
        </w:rPr>
        <w:t>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שעות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הראב</w:t>
      </w:r>
      <w:r w:rsidRPr="0090562A">
        <w:rPr>
          <w:rtl/>
        </w:rPr>
        <w:t>"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המבקר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הגדול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 xml:space="preserve"> [</w:t>
      </w:r>
      <w:r w:rsidRPr="0090562A">
        <w:rPr>
          <w:rFonts w:hint="cs"/>
          <w:rtl/>
        </w:rPr>
        <w:t>ולמש</w:t>
      </w:r>
      <w:r w:rsidRPr="0090562A">
        <w:rPr>
          <w:rtl/>
        </w:rPr>
        <w:t>"</w:t>
      </w:r>
      <w:r w:rsidRPr="0090562A">
        <w:rPr>
          <w:rFonts w:hint="cs"/>
          <w:rtl/>
        </w:rPr>
        <w:t>נ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לעיל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הסכים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עמו</w:t>
      </w:r>
      <w:r w:rsidRPr="0090562A">
        <w:rPr>
          <w:rtl/>
        </w:rPr>
        <w:t xml:space="preserve">,] </w:t>
      </w:r>
      <w:r w:rsidRPr="0090562A">
        <w:rPr>
          <w:rFonts w:hint="cs"/>
          <w:rtl/>
        </w:rPr>
        <w:t>הר</w:t>
      </w:r>
      <w:r w:rsidRPr="0090562A">
        <w:rPr>
          <w:rtl/>
        </w:rPr>
        <w:t>"</w:t>
      </w:r>
      <w:r w:rsidRPr="0090562A">
        <w:rPr>
          <w:rFonts w:hint="cs"/>
          <w:rtl/>
        </w:rPr>
        <w:t>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והריטב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קלסוהו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הכחרי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מזלו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</w:t>
      </w:r>
      <w:r w:rsidRPr="0090562A">
        <w:rPr>
          <w:rtl/>
        </w:rPr>
        <w:t>"</w:t>
      </w:r>
      <w:r w:rsidRPr="0090562A">
        <w:rPr>
          <w:rFonts w:hint="cs"/>
          <w:rtl/>
        </w:rPr>
        <w:t>כ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אפוא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בעינינו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צריכים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להודות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רחוקים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אנחנו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lastRenderedPageBreak/>
        <w:t>בזה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מהשקפת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לתלות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זרות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שרפי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מעלה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הראשונים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כמלאכים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- - </w:t>
      </w:r>
      <w:r w:rsidRPr="0090562A">
        <w:rPr>
          <w:rFonts w:hint="cs"/>
          <w:rtl/>
        </w:rPr>
        <w:t>ואחרי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מבואר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בהדיא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בפי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הכוזרי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והרז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שהישוב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מעלות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מירושלם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אמרו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בדרך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גררא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99 ---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קלב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 xml:space="preserve"> </w:t>
      </w:r>
      <w:r w:rsidRPr="0090562A">
        <w:rPr>
          <w:rFonts w:hint="cs"/>
          <w:rtl/>
        </w:rPr>
        <w:t>אלא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עיקר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פירושם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בגמ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נשען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והסכימו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עמהם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</w:t>
      </w:r>
      <w:r w:rsidRPr="0090562A">
        <w:rPr>
          <w:rtl/>
        </w:rPr>
        <w:t>"</w:t>
      </w:r>
      <w:r w:rsidRPr="0090562A">
        <w:rPr>
          <w:rFonts w:hint="cs"/>
          <w:rtl/>
        </w:rPr>
        <w:t>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והריטב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נסכים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פירושם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מ</w:t>
      </w:r>
      <w:r w:rsidRPr="0090562A">
        <w:rPr>
          <w:rtl/>
        </w:rPr>
        <w:t>"</w:t>
      </w:r>
      <w:r w:rsidRPr="0090562A">
        <w:rPr>
          <w:rFonts w:hint="cs"/>
          <w:rtl/>
        </w:rPr>
        <w:t>מ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פירושם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נשאר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בתוך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תורה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ואלו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כו</w:t>
      </w:r>
      <w:r w:rsidRPr="0090562A">
        <w:rPr>
          <w:rtl/>
        </w:rPr>
        <w:t xml:space="preserve">', </w:t>
      </w:r>
      <w:r w:rsidRPr="0090562A">
        <w:rPr>
          <w:rFonts w:hint="cs"/>
          <w:rtl/>
        </w:rPr>
        <w:t>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חלק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וחלק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מרבריהם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מתחלק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להוראה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בחלק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מצינו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חולק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עליהם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ובפרט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שנתבררה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המציאות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כדבריהם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שאין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ישוב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נגד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ירושלם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מעלות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סוף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דברי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הרז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ושאר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ראשונים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מארי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דתלמודא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פסוקה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מקום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להטיל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ספק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בהתחלת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המזרח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כדי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לנטות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מדברי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הרז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להוסיף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שאם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להאריך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כישוב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בשביל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יפן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נצטרך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לנטות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מירושלם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לצפון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ומי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גבול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לנטות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לצפון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אפשר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לנטות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לצפון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ולפגוע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בסיביר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ואכפול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דוש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באהבה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</w:p>
    <w:p w14:paraId="053D1E8D" w14:textId="6C61A0BC" w:rsidR="0090562A" w:rsidRDefault="0090562A" w:rsidP="00C629EA">
      <w:pPr>
        <w:jc w:val="both"/>
        <w:rPr>
          <w:rtl/>
        </w:rPr>
      </w:pPr>
      <w:r>
        <w:rPr>
          <w:rFonts w:hint="cs"/>
          <w:rtl/>
        </w:rPr>
        <w:br/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שהוסיפו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לירו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שש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שעות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שהיישוב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שם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מפני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כבוד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ירו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הוסיפו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כדי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כבודה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ועד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כבודה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שיהי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הפסק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ואף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מפסיק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קטן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יודעים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בבירור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נמצא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יישוב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גם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מוסיפין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לירושלים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ההפסק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שדי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בכבוד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ירושלים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ההוספה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הזו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ומאחר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שאפשר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לפרש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מנין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לומר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ידעו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נמצא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יישוב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בתחתיתו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הכדור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אחרי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מבואר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בזוהר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100 ---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פונות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קלג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קפח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גליון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ספר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שכ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ש</w:t>
      </w:r>
      <w:r w:rsidRPr="0090562A">
        <w:rPr>
          <w:rtl/>
        </w:rPr>
        <w:t>"</w:t>
      </w:r>
      <w:r w:rsidRPr="0090562A">
        <w:rPr>
          <w:rFonts w:hint="cs"/>
          <w:rtl/>
        </w:rPr>
        <w:t>חכמי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ישראל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ידעו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מקומות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שבהם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זמן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שהשמש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נראה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רבים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הארץ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בלתי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שקיעה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כלל</w:t>
      </w:r>
      <w:r w:rsidRPr="0090562A">
        <w:rPr>
          <w:rtl/>
        </w:rPr>
        <w:t xml:space="preserve">". </w:t>
      </w:r>
      <w:r w:rsidRPr="0090562A">
        <w:rPr>
          <w:rFonts w:hint="cs"/>
          <w:rtl/>
        </w:rPr>
        <w:t>וכ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ז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מרן</w:t>
      </w:r>
      <w:r w:rsidRPr="0090562A">
        <w:rPr>
          <w:rtl/>
        </w:rPr>
        <w:t>: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אמר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כלום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ודבריו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כפירה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בדברי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חז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ואסור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לשמעם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וקטנותו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גרם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לו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וכבר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הגר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בביאורו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לס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יצירה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חלונות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ברקיע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שאמרו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חז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קפט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עשירים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אנחנו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במבקרים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מבקרים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במחשבה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מבקרים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במחשבה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ובדיבור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מבקרים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במאמרים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כתובים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ונדפסים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מבקרי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יחיד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מבקרי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ציבור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מבקרי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ישראל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כולו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ואמגם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המבקר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חפשי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מלהיות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חלק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בלימודיות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שפת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חלקות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גם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סופר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ניתן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הזכות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לבקר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הפטפטני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מפטפט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והלבלר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ממלא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בקולמוסו</w:t>
      </w:r>
      <w:r w:rsidRPr="0090562A">
        <w:rPr>
          <w:rtl/>
        </w:rPr>
        <w:t xml:space="preserve"> .*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מתוך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רשימה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נגמרה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101 ---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תוכן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האגרות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יט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אגרת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צד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חוזרני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מההיתר</w:t>
      </w:r>
      <w:r w:rsidRPr="0090562A">
        <w:rPr>
          <w:rtl/>
        </w:rPr>
        <w:t xml:space="preserve"> - </w:t>
      </w:r>
      <w:r w:rsidRPr="0090562A">
        <w:rPr>
          <w:rFonts w:hint="cs"/>
          <w:rtl/>
        </w:rPr>
        <w:t>להתאמץ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ולעמוד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בנסיון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יצה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למתעסקים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צבורי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מסוים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יצו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גזירת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גיוס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בנות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לאומי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צז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בענין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צח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ההצבעה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לאומי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אסורה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במחיר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הפסדים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צט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בעולם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שיאפשר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היתר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בהנ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מילת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הנולדים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בנתוח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קיסרי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דוחה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שכת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קא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שיסייע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בהשגת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זכות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בחירה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לעיריה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לתלמידי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ישיבה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קב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השלטת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סמכות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שדרות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רק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בקיום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יחידים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מורמים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מעם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ולהשתדל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בכך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קנ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השתדלות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קד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בענין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צבורי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שא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לטלטל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סמך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עירוב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המקיף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העיר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בענין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תמיכה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בשומרי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שביעית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קז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בענין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102 ---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קלד</w:t>
      </w:r>
      <w:r>
        <w:rPr>
          <w:rFonts w:cs="FrankRuehl"/>
          <w:rtl/>
        </w:rPr>
        <w:t xml:space="preserve"> </w:t>
      </w:r>
      <w:r w:rsidR="00C629EA">
        <w:rPr>
          <w:rFonts w:hint="cs"/>
          <w:rtl/>
        </w:rPr>
        <w:t xml:space="preserve"> ==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קצ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גליון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לספר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מלאכי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שכ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דכשאמרו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בגמ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זו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משנת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חכם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פלוני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הכוונה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לדחותה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כלו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זו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וכ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ז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מרן</w:t>
      </w:r>
      <w:r w:rsidRPr="0090562A">
        <w:rPr>
          <w:rtl/>
        </w:rPr>
        <w:t>: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כללא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דבגמ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יבמות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סז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מסקינן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וס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מאי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קמ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דפליגי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רבנן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כו</w:t>
      </w:r>
      <w:r w:rsidRPr="0090562A">
        <w:rPr>
          <w:rtl/>
        </w:rPr>
        <w:t xml:space="preserve">', </w:t>
      </w:r>
      <w:r w:rsidRPr="0090562A">
        <w:rPr>
          <w:rFonts w:hint="cs"/>
          <w:rtl/>
        </w:rPr>
        <w:t>וכן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</w:t>
      </w:r>
      <w:r w:rsidRPr="0090562A">
        <w:rPr>
          <w:rtl/>
        </w:rPr>
        <w:t>"</w:t>
      </w:r>
      <w:r w:rsidRPr="0090562A">
        <w:rPr>
          <w:rFonts w:hint="cs"/>
          <w:rtl/>
        </w:rPr>
        <w:t>כ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שו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וס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ס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ומיהו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משמע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הגמ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דסתמא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מתפרש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יותר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lastRenderedPageBreak/>
        <w:t>ועי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טור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אה</w:t>
      </w:r>
      <w:r w:rsidRPr="0090562A">
        <w:rPr>
          <w:rtl/>
        </w:rPr>
        <w:t>"</w:t>
      </w:r>
      <w:r w:rsidRPr="0090562A">
        <w:rPr>
          <w:rFonts w:hint="cs"/>
          <w:rtl/>
        </w:rPr>
        <w:t>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ב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בדין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משפחות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בחזקת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כשרות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דאמרו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קדושין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זו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</w:t>
      </w:r>
      <w:r w:rsidRPr="0090562A">
        <w:rPr>
          <w:rtl/>
        </w:rPr>
        <w:t>"</w:t>
      </w:r>
      <w:r w:rsidRPr="0090562A">
        <w:rPr>
          <w:rFonts w:hint="cs"/>
          <w:rtl/>
        </w:rPr>
        <w:t>מ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כו</w:t>
      </w:r>
      <w:r w:rsidRPr="0090562A">
        <w:rPr>
          <w:rtl/>
        </w:rPr>
        <w:t xml:space="preserve">', </w:t>
      </w:r>
      <w:r w:rsidRPr="0090562A">
        <w:rPr>
          <w:rFonts w:hint="cs"/>
          <w:rtl/>
        </w:rPr>
        <w:t>ובב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</w:p>
    <w:p w14:paraId="36101984" w14:textId="77777777" w:rsidR="0090562A" w:rsidRDefault="0090562A" w:rsidP="00C629EA">
      <w:pPr>
        <w:jc w:val="both"/>
        <w:rPr>
          <w:rtl/>
        </w:rPr>
      </w:pPr>
      <w:r>
        <w:rPr>
          <w:rFonts w:hint="cs"/>
          <w:rtl/>
        </w:rPr>
        <w:br/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קצא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ידידנו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מר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נ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ולכא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וברכה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מכתבך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הגיעני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רצוני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למלאת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רצונך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והנני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כותב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מתוך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הטרדה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כטבע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האלה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לרגלי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מילי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דפסחא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לדחות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מכתבי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עוד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מש</w:t>
      </w:r>
      <w:r w:rsidRPr="0090562A">
        <w:rPr>
          <w:rtl/>
        </w:rPr>
        <w:t>"</w:t>
      </w:r>
      <w:r w:rsidRPr="0090562A">
        <w:rPr>
          <w:rFonts w:hint="cs"/>
          <w:rtl/>
        </w:rPr>
        <w:t>כ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בקראי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סוף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פקודי</w:t>
      </w:r>
      <w:r w:rsidRPr="0090562A">
        <w:rPr>
          <w:rtl/>
        </w:rPr>
        <w:t xml:space="preserve">*,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אמנם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אמת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שיש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כנוים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לבחינות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ההתגלות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ולפעולות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ההנהגה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ונקראין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בשמות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חסרון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ושלימות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נבראין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מ</w:t>
      </w:r>
      <w:r w:rsidRPr="0090562A">
        <w:rPr>
          <w:rtl/>
        </w:rPr>
        <w:t>"</w:t>
      </w:r>
      <w:r w:rsidRPr="0090562A">
        <w:rPr>
          <w:rFonts w:hint="cs"/>
          <w:rtl/>
        </w:rPr>
        <w:t>מ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ידענא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לדחוקי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נפשך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בקראי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להגיד</w:t>
      </w:r>
      <w:r>
        <w:rPr>
          <w:rFonts w:cs="FrankRuehl"/>
          <w:rtl/>
        </w:rPr>
        <w:t xml:space="preserve"> </w:t>
      </w:r>
      <w:r w:rsidRPr="0090562A">
        <w:rPr>
          <w:rFonts w:ascii="Arial" w:hAnsi="Arial" w:cs="Arial" w:hint="cs"/>
          <w:rtl/>
        </w:rPr>
        <w:t>●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כפה</w:t>
      </w:r>
      <w:r w:rsidRPr="0090562A">
        <w:rPr>
          <w:rtl/>
        </w:rPr>
        <w:t>"</w:t>
      </w:r>
      <w:r w:rsidRPr="0090562A">
        <w:rPr>
          <w:rFonts w:hint="cs"/>
          <w:rtl/>
        </w:rPr>
        <w:t>נ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ויכס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וגו</w:t>
      </w:r>
      <w:r w:rsidRPr="0090562A">
        <w:rPr>
          <w:rtl/>
        </w:rPr>
        <w:t>'.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103 ---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סונות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קלכ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דבריך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ולפרש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המקראות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התפעלות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השכל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כאשר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נפתחו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לפניו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שערי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החכמה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ושואף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לבלוע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ורואה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מרחק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אפסי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החכמה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ומתאוה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קץ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המצוי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גם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אצלנו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בכעין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ומפני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שהאדם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מוגבל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גם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הענג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העודף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גבוליו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יכילנו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והנני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לחתום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ואכפול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בברכה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דו</w:t>
      </w:r>
      <w:r w:rsidRPr="0090562A">
        <w:rPr>
          <w:rtl/>
        </w:rPr>
        <w:t>"</w:t>
      </w:r>
      <w:r w:rsidRPr="0090562A">
        <w:rPr>
          <w:rFonts w:hint="cs"/>
          <w:rtl/>
        </w:rPr>
        <w:t>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מברכו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בשמחת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וביתרון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הכשר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</w:p>
    <w:p w14:paraId="682CD140" w14:textId="77777777" w:rsidR="00DE358E" w:rsidRDefault="0090562A" w:rsidP="00C629EA">
      <w:pPr>
        <w:jc w:val="both"/>
        <w:rPr>
          <w:rtl/>
        </w:rPr>
      </w:pPr>
      <w:r>
        <w:rPr>
          <w:rFonts w:hint="cs"/>
          <w:rtl/>
        </w:rPr>
        <w:br/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י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ניסן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תרפ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ווילנא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קצב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ירמיה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</w:t>
      </w:r>
      <w:r w:rsidRPr="0090562A">
        <w:rPr>
          <w:rtl/>
        </w:rPr>
        <w:t>' [</w:t>
      </w:r>
      <w:r w:rsidRPr="0090562A">
        <w:rPr>
          <w:rFonts w:hint="cs"/>
          <w:rtl/>
        </w:rPr>
        <w:t>יד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טו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טז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יז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יח</w:t>
      </w:r>
      <w:r w:rsidRPr="0090562A">
        <w:rPr>
          <w:rtl/>
        </w:rPr>
        <w:t xml:space="preserve">.]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הפסוקים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האלה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אין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מושג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תראה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וחשבתי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עגינו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ידוע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והעתיד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כגוף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אחד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והעת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והימים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אברי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גוף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שלם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והנה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מורכב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מאברים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מועיל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חבריו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להיותם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וענין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השלמות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מאחזת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ומשלבת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האברים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הנפרדים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עד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חוזרין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להחשב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כאחד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וכמו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האדם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הנקרא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המאורעות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העוברין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עליו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ירמיה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קיבל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ברוה</w:t>
      </w:r>
      <w:r w:rsidRPr="0090562A">
        <w:rPr>
          <w:rtl/>
        </w:rPr>
        <w:t>"</w:t>
      </w:r>
      <w:r w:rsidRPr="0090562A">
        <w:rPr>
          <w:rFonts w:hint="cs"/>
          <w:rtl/>
        </w:rPr>
        <w:t>ק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אצלו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והעתיד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ישלבו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המאורעות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האחרונות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מהרסים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הראשונות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וצועקים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היותם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שבגזרת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עליון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התכוננו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שני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104 ---</w:t>
      </w:r>
      <w:r>
        <w:rPr>
          <w:rFonts w:cs="FrankRuehl"/>
          <w:rtl/>
        </w:rPr>
        <w:t xml:space="preserve"> </w:t>
      </w:r>
      <w:r w:rsidR="00C629EA">
        <w:rPr>
          <w:rFonts w:hint="cs"/>
          <w:rtl/>
        </w:rPr>
        <w:t xml:space="preserve"> ==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הפכים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יחד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דרך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לפרש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</w:t>
      </w:r>
      <w:r w:rsidRPr="0090562A">
        <w:rPr>
          <w:rtl/>
        </w:rPr>
        <w:t>"</w:t>
      </w:r>
      <w:r w:rsidRPr="0090562A">
        <w:rPr>
          <w:rFonts w:hint="cs"/>
          <w:rtl/>
        </w:rPr>
        <w:t>כ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קללת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יומו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מיהו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שנמצא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בזמן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שאדם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מצטער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צריך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עדיין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התבתנות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קצג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ירמיה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ואתה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תירא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עבדי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כו</w:t>
      </w:r>
      <w:r w:rsidRPr="0090562A">
        <w:rPr>
          <w:rtl/>
        </w:rPr>
        <w:t xml:space="preserve">', </w:t>
      </w:r>
      <w:r w:rsidRPr="0090562A">
        <w:rPr>
          <w:rFonts w:hint="cs"/>
          <w:rtl/>
        </w:rPr>
        <w:t>ופרש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כו</w:t>
      </w:r>
      <w:r w:rsidRPr="0090562A">
        <w:rPr>
          <w:rtl/>
        </w:rPr>
        <w:t>'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בתוכה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עכ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נ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כ</w:t>
      </w:r>
      <w:r w:rsidRPr="0090562A">
        <w:rPr>
          <w:rtl/>
        </w:rPr>
        <w:t>"</w:t>
      </w:r>
      <w:r w:rsidRPr="0090562A">
        <w:rPr>
          <w:rFonts w:hint="cs"/>
          <w:rtl/>
        </w:rPr>
        <w:t>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קול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נסים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ופלטים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כו</w:t>
      </w:r>
      <w:r w:rsidRPr="0090562A">
        <w:rPr>
          <w:rtl/>
        </w:rPr>
        <w:t xml:space="preserve">'. </w:t>
      </w:r>
      <w:r w:rsidRPr="0090562A">
        <w:rPr>
          <w:rFonts w:hint="cs"/>
          <w:rtl/>
        </w:rPr>
        <w:t>נ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</w:t>
      </w:r>
      <w:r w:rsidRPr="0090562A">
        <w:rPr>
          <w:rtl/>
        </w:rPr>
        <w:t>'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נסו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ומלטו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כו</w:t>
      </w:r>
      <w:r w:rsidRPr="0090562A">
        <w:rPr>
          <w:rtl/>
        </w:rPr>
        <w:t xml:space="preserve">'. </w:t>
      </w:r>
      <w:r w:rsidRPr="0090562A">
        <w:rPr>
          <w:rFonts w:hint="cs"/>
          <w:rtl/>
        </w:rPr>
        <w:t>שם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הוציא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באו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כו</w:t>
      </w:r>
      <w:r w:rsidRPr="0090562A">
        <w:rPr>
          <w:rtl/>
        </w:rPr>
        <w:t xml:space="preserve">'. </w:t>
      </w:r>
      <w:r w:rsidRPr="0090562A">
        <w:rPr>
          <w:rFonts w:hint="cs"/>
          <w:rtl/>
        </w:rPr>
        <w:t>שם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צאו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כו</w:t>
      </w:r>
      <w:r w:rsidRPr="0090562A">
        <w:rPr>
          <w:rtl/>
        </w:rPr>
        <w:t>'.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ארץ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היתה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הכשדים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וישראל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תח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בגולה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ותלחם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פרס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ומדי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בכשדים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וינצחו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הכשדים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ועיין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כתובות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קי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שהשביע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ימרדו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באוה</w:t>
      </w:r>
      <w:r w:rsidRPr="0090562A">
        <w:rPr>
          <w:rtl/>
        </w:rPr>
        <w:t>"</w:t>
      </w:r>
      <w:r w:rsidRPr="0090562A">
        <w:rPr>
          <w:rFonts w:hint="cs"/>
          <w:rtl/>
        </w:rPr>
        <w:t>ע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ובין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נפילת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מלכות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כשדים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לרשיון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ישראל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כורש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מלך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פרס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הפסיק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מלכות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דריוש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המדי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קצד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בענין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קללת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אכילת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במצור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ובמצוק</w:t>
      </w:r>
      <w:r w:rsidRPr="0090562A">
        <w:rPr>
          <w:rtl/>
        </w:rPr>
        <w:t xml:space="preserve">,* </w:t>
      </w:r>
      <w:r w:rsidRPr="0090562A">
        <w:rPr>
          <w:rFonts w:hint="cs"/>
          <w:rtl/>
        </w:rPr>
        <w:t>נראה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דאין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הקללה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המצור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והרעב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והשאר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תולדה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טבעית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דנראה</w:t>
      </w:r>
      <w:r>
        <w:rPr>
          <w:rFonts w:cs="FrankRuehl"/>
          <w:rtl/>
        </w:rPr>
        <w:t xml:space="preserve"> </w:t>
      </w:r>
      <w:r w:rsidRPr="0090562A">
        <w:rPr>
          <w:rFonts w:ascii="Arial" w:hAnsi="Arial" w:cs="Arial" w:hint="cs"/>
          <w:rtl/>
        </w:rPr>
        <w:t>●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נ</w:t>
      </w:r>
      <w:r w:rsidRPr="0090562A">
        <w:rPr>
          <w:rtl/>
        </w:rPr>
        <w:t>"</w:t>
      </w:r>
      <w:r w:rsidRPr="0090562A">
        <w:rPr>
          <w:rFonts w:hint="cs"/>
          <w:rtl/>
        </w:rPr>
        <w:t>ג</w:t>
      </w:r>
      <w:r w:rsidRPr="0090562A">
        <w:rPr>
          <w:rtl/>
        </w:rPr>
        <w:t xml:space="preserve"> - </w:t>
      </w:r>
      <w:r w:rsidRPr="0090562A">
        <w:rPr>
          <w:rFonts w:hint="cs"/>
          <w:rtl/>
        </w:rPr>
        <w:t>נ</w:t>
      </w:r>
      <w:r w:rsidRPr="0090562A">
        <w:rPr>
          <w:rtl/>
        </w:rPr>
        <w:t>"</w:t>
      </w:r>
      <w:r w:rsidRPr="0090562A">
        <w:rPr>
          <w:rFonts w:hint="cs"/>
          <w:rtl/>
        </w:rPr>
        <w:t>ז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105 ---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פונות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קמ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דזהו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רחוק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בחק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הטבע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תכלית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הריחוק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אלא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קללה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בפ</w:t>
      </w:r>
      <w:r w:rsidRPr="0090562A">
        <w:rPr>
          <w:rtl/>
        </w:rPr>
        <w:t>"</w:t>
      </w:r>
      <w:r w:rsidRPr="0090562A">
        <w:rPr>
          <w:rFonts w:hint="cs"/>
          <w:rtl/>
        </w:rPr>
        <w:t>ע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לעשוק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בחטאם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מצוק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רגשי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האנושי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היותר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חזקים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ולהפכם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כחיות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וזהו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עונש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היותר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גדול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קצה</w:t>
      </w:r>
      <w:r w:rsidRPr="0090562A">
        <w:rPr>
          <w:rtl/>
        </w:rPr>
        <w:t xml:space="preserve"> .*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בתוה</w:t>
      </w:r>
      <w:r w:rsidRPr="0090562A">
        <w:rPr>
          <w:rtl/>
        </w:rPr>
        <w:t>"</w:t>
      </w:r>
      <w:r w:rsidRPr="0090562A">
        <w:rPr>
          <w:rFonts w:hint="cs"/>
          <w:rtl/>
        </w:rPr>
        <w:t>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שקבלנו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סיני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מצינו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מיני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מצות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המין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האחד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לעשות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במחשבה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בדיבור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ויש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במעשה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בפועל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ממש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איברי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האדם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תמידיות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ויש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זמניות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ר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בזמן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תעשה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כך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ההיא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תעשה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כה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מקריות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יקרה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ציוו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ית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לעשות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פלוני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ובהמקרים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האחת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מקרה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העצמי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מעשה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הארם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והשני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שע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עבודת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האדם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כמו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תגזול</w:t>
      </w:r>
      <w:r w:rsidRPr="0090562A">
        <w:rPr>
          <w:rtl/>
        </w:rPr>
        <w:t xml:space="preserve">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שלם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והמצות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במספרם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רמ</w:t>
      </w:r>
      <w:r w:rsidRPr="0090562A">
        <w:rPr>
          <w:rtl/>
        </w:rPr>
        <w:t>"</w:t>
      </w:r>
      <w:r w:rsidRPr="0090562A">
        <w:rPr>
          <w:rFonts w:hint="cs"/>
          <w:rtl/>
        </w:rPr>
        <w:t>ח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סימן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lastRenderedPageBreak/>
        <w:t>לדבר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רמ</w:t>
      </w:r>
      <w:r w:rsidRPr="0090562A">
        <w:rPr>
          <w:rtl/>
        </w:rPr>
        <w:t>"</w:t>
      </w:r>
      <w:r w:rsidRPr="0090562A">
        <w:rPr>
          <w:rFonts w:hint="cs"/>
          <w:rtl/>
        </w:rPr>
        <w:t>ח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איברים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שבאדם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המין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</w:t>
      </w:r>
      <w:r w:rsidRPr="0090562A">
        <w:rPr>
          <w:rtl/>
        </w:rPr>
        <w:t>"</w:t>
      </w:r>
      <w:r w:rsidRPr="0090562A">
        <w:rPr>
          <w:rFonts w:hint="cs"/>
          <w:rtl/>
        </w:rPr>
        <w:t>כ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במחשבה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ובדיבור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ובמעשה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</w:t>
      </w:r>
      <w:r w:rsidRPr="0090562A">
        <w:rPr>
          <w:rtl/>
        </w:rPr>
        <w:t>"</w:t>
      </w:r>
      <w:r w:rsidRPr="0090562A">
        <w:rPr>
          <w:rFonts w:hint="cs"/>
          <w:rtl/>
        </w:rPr>
        <w:t>כ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תמידיות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ומקריות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וזמניות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בשני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מיני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המצות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שזכרנו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נמצא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בציווים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להתגהג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אדם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רעהו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מגיע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לאדם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זולתו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רק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מצוה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לעשות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* </w:t>
      </w:r>
      <w:r w:rsidRPr="0090562A">
        <w:rPr>
          <w:rFonts w:hint="cs"/>
          <w:rtl/>
        </w:rPr>
        <w:t>רשימה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שנכתבה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לצורך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ענין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106 ---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קלח</w:t>
      </w:r>
      <w:r>
        <w:rPr>
          <w:rFonts w:cs="FrankRuehl"/>
          <w:rtl/>
        </w:rPr>
        <w:t xml:space="preserve"> </w:t>
      </w:r>
      <w:r w:rsidR="00C629EA">
        <w:rPr>
          <w:rFonts w:hint="cs"/>
          <w:rtl/>
        </w:rPr>
        <w:t xml:space="preserve"> ==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הערר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שמירת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פקודתו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היתה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נעדרת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האדם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אז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עונש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ומוסר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נדרשה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אמנם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הבחירה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נתנה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האדם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עונש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נדרש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לעובר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ית</w:t>
      </w:r>
      <w:r w:rsidRPr="0090562A">
        <w:rPr>
          <w:rtl/>
        </w:rPr>
        <w:t>'.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בעונש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הראשון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נתנה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בידינו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לענוש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רק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בעצמו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ית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יפרע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ממי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שומר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מצותו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נתבאר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העונש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הזה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רק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ממין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זאת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צותה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תוה</w:t>
      </w:r>
      <w:r w:rsidRPr="0090562A">
        <w:rPr>
          <w:rtl/>
        </w:rPr>
        <w:t>"</w:t>
      </w:r>
      <w:r w:rsidRPr="0090562A">
        <w:rPr>
          <w:rFonts w:hint="cs"/>
          <w:rtl/>
        </w:rPr>
        <w:t>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לענוש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הכוגד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והיות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החטאים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שוים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מעלות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מעלות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העונשים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שוים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רק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מדרגת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האון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עונש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המסור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במספרם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והוא</w:t>
      </w:r>
      <w:r w:rsidRPr="0090562A">
        <w:rPr>
          <w:rtl/>
        </w:rPr>
        <w:t xml:space="preserve">: </w:t>
      </w:r>
      <w:r w:rsidRPr="0090562A">
        <w:rPr>
          <w:rFonts w:hint="cs"/>
          <w:rtl/>
        </w:rPr>
        <w:t>עונש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ממון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עונש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מלקות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וארבע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מיתות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ושש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העונשים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נמצאים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בתורה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גם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נתכאר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עונש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ועונש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ורק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נתבאר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היטיב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ברמיזא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וחז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למדוה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גם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למדו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נתכאר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עונשה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עונשה</w:t>
      </w:r>
      <w:r w:rsidRPr="0090562A">
        <w:rPr>
          <w:rtl/>
        </w:rPr>
        <w:t xml:space="preserve"> "</w:t>
      </w:r>
      <w:r w:rsidRPr="0090562A">
        <w:rPr>
          <w:rFonts w:hint="cs"/>
          <w:rtl/>
        </w:rPr>
        <w:t>מלקות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ארבעים</w:t>
      </w:r>
      <w:r w:rsidRPr="0090562A">
        <w:rPr>
          <w:rtl/>
        </w:rPr>
        <w:t>".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למדנו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</w:t>
      </w:r>
      <w:r w:rsidRPr="0090562A">
        <w:rPr>
          <w:rtl/>
        </w:rPr>
        <w:t>"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עונשין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חמשה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עונשין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חוץ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עונש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ממון</w:t>
      </w:r>
      <w:r w:rsidRPr="0090562A">
        <w:rPr>
          <w:rtl/>
        </w:rPr>
        <w:t xml:space="preserve"> - </w:t>
      </w:r>
      <w:r w:rsidRPr="0090562A">
        <w:rPr>
          <w:rFonts w:hint="cs"/>
          <w:rtl/>
        </w:rPr>
        <w:t>אלא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בהתראה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ובלתי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התראה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עונשו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מסור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בידינו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הקב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יפרע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ממנו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נמצא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עונשן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מלקות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כמו</w:t>
      </w:r>
      <w:r w:rsidRPr="0090562A">
        <w:rPr>
          <w:rtl/>
        </w:rPr>
        <w:t>: "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מעשה</w:t>
      </w:r>
      <w:r w:rsidRPr="0090562A">
        <w:rPr>
          <w:rtl/>
        </w:rPr>
        <w:t xml:space="preserve">", </w:t>
      </w:r>
      <w:r w:rsidRPr="0090562A">
        <w:rPr>
          <w:rFonts w:hint="cs"/>
          <w:rtl/>
        </w:rPr>
        <w:t>לאו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שניתן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לאזהרת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מיתת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דין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ועונשם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</w:t>
      </w:r>
      <w:r w:rsidRPr="0090562A">
        <w:rPr>
          <w:rtl/>
        </w:rPr>
        <w:t>"</w:t>
      </w:r>
      <w:r w:rsidRPr="0090562A">
        <w:rPr>
          <w:rFonts w:hint="cs"/>
          <w:rtl/>
        </w:rPr>
        <w:t>כ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כמו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עונש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הראשון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שאינן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ליסר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המועל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107 ---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פונות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קלם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עונשים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נתבארו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אנחנו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המענישים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ית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לבדו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המעניש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וגילה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העונשין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האלה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יותר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העונשין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והל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באופן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ניתן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ליסרו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כנ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והטעם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יבואר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לפגינו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ואלו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השלשה</w:t>
      </w:r>
      <w:r w:rsidRPr="0090562A">
        <w:rPr>
          <w:rtl/>
        </w:rPr>
        <w:t xml:space="preserve">: </w:t>
      </w:r>
      <w:r w:rsidRPr="0090562A">
        <w:rPr>
          <w:rFonts w:hint="cs"/>
          <w:rtl/>
        </w:rPr>
        <w:t>כרת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ערירי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מיתה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בידי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שמים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ולפי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יובן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היטיב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נמצא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בתוה</w:t>
      </w:r>
      <w:r w:rsidRPr="0090562A">
        <w:rPr>
          <w:rtl/>
        </w:rPr>
        <w:t>"</w:t>
      </w:r>
      <w:r w:rsidRPr="0090562A">
        <w:rPr>
          <w:rFonts w:hint="cs"/>
          <w:rtl/>
        </w:rPr>
        <w:t>ק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עונש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הנפש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האדם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והוא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כתוב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אם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שמע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תשמע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כו</w:t>
      </w:r>
      <w:r w:rsidRPr="0090562A">
        <w:rPr>
          <w:rtl/>
        </w:rPr>
        <w:t xml:space="preserve">', </w:t>
      </w:r>
      <w:r w:rsidRPr="0090562A">
        <w:rPr>
          <w:rFonts w:hint="cs"/>
          <w:rtl/>
        </w:rPr>
        <w:t>השמרו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יפתה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כו</w:t>
      </w:r>
      <w:r w:rsidRPr="0090562A">
        <w:rPr>
          <w:rtl/>
        </w:rPr>
        <w:t xml:space="preserve">', </w:t>
      </w:r>
      <w:r w:rsidRPr="0090562A">
        <w:rPr>
          <w:rFonts w:hint="cs"/>
          <w:rtl/>
        </w:rPr>
        <w:t>וכהנה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רבות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בתורה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ואיננה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מזכרת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העונש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והשכר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העיקר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אמנם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האמת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דרכו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בודאי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עונשי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שוה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עונשם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שכר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איננו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שוה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וא</w:t>
      </w:r>
      <w:r w:rsidRPr="0090562A">
        <w:rPr>
          <w:rtl/>
        </w:rPr>
        <w:t>"</w:t>
      </w:r>
      <w:r w:rsidRPr="0090562A">
        <w:rPr>
          <w:rFonts w:hint="cs"/>
          <w:rtl/>
        </w:rPr>
        <w:t>כ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מאחר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שנתבאר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הרבה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עונשים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שונים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מדרגתה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בדין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להיות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לעומתם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אמנם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תעיין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תמצא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ביארה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רק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עונשין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האדמה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בעינינו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נראה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אבל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עונש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והשכר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למעלה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יצויר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לפנינו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לכן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שכר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ואיש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ביחידות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מצוה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ומצוה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מדרגתה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נודע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רק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הנהגת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הכלל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ישרם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וצדקתם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ימצא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דור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אושרו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ועושרו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הארץ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ובהעדר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צדקתם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יעדר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כו</w:t>
      </w:r>
      <w:r w:rsidRPr="0090562A">
        <w:rPr>
          <w:rtl/>
        </w:rPr>
        <w:t xml:space="preserve">'. </w:t>
      </w:r>
      <w:r w:rsidRPr="0090562A">
        <w:rPr>
          <w:rFonts w:hint="cs"/>
          <w:rtl/>
        </w:rPr>
        <w:t>זאת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נתבאר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מאחר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הארץ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לעינינו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108 ---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ר</w:t>
      </w:r>
      <w:r>
        <w:rPr>
          <w:rFonts w:cs="FrankRuehl"/>
          <w:rtl/>
        </w:rPr>
        <w:t xml:space="preserve"> </w:t>
      </w:r>
      <w:r w:rsidR="00C629EA">
        <w:rPr>
          <w:rFonts w:hint="cs"/>
          <w:rtl/>
        </w:rPr>
        <w:t xml:space="preserve"> ==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ויען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בקיום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הודיעה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שכרה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הארץ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כמאמרם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שכר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מצוה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בהאי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עלמא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כו</w:t>
      </w:r>
      <w:r w:rsidRPr="0090562A">
        <w:rPr>
          <w:rtl/>
        </w:rPr>
        <w:t xml:space="preserve">', </w:t>
      </w:r>
      <w:r w:rsidRPr="0090562A">
        <w:rPr>
          <w:rFonts w:hint="cs"/>
          <w:rtl/>
        </w:rPr>
        <w:t>אף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במצות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שמצאנו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מתן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שכרה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וכתוב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שכרה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הארץ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הוציאוה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מפשטה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ודרשוה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בעולם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שכולו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כו</w:t>
      </w:r>
      <w:r w:rsidRPr="0090562A">
        <w:rPr>
          <w:rtl/>
        </w:rPr>
        <w:t>'.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מאמר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יודע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מתן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שכרן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מצות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109 ---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אגרות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מרן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הגרח</w:t>
      </w:r>
      <w:r w:rsidRPr="0090562A">
        <w:rPr>
          <w:rtl/>
        </w:rPr>
        <w:t>"</w:t>
      </w:r>
      <w:r w:rsidRPr="0090562A">
        <w:rPr>
          <w:rFonts w:hint="cs"/>
          <w:rtl/>
        </w:rPr>
        <w:t>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זצ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גרארזענסקי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מרן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זללה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110 ---</w:t>
      </w:r>
      <w:r>
        <w:rPr>
          <w:rFonts w:cs="FrankRuehl"/>
          <w:rtl/>
        </w:rPr>
        <w:t xml:space="preserve"> 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111 ---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אגרות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מרן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הגרח</w:t>
      </w:r>
      <w:r w:rsidRPr="0090562A">
        <w:rPr>
          <w:rtl/>
        </w:rPr>
        <w:t>"</w:t>
      </w:r>
      <w:r w:rsidRPr="0090562A">
        <w:rPr>
          <w:rFonts w:hint="cs"/>
          <w:rtl/>
        </w:rPr>
        <w:t>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וצ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מרן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זללה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בעז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תמוז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תרצ</w:t>
      </w:r>
      <w:r w:rsidRPr="0090562A">
        <w:rPr>
          <w:rtl/>
        </w:rPr>
        <w:t>"</w:t>
      </w:r>
      <w:r w:rsidRPr="0090562A">
        <w:rPr>
          <w:rFonts w:hint="cs"/>
          <w:rtl/>
        </w:rPr>
        <w:t>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דרוזגעניק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אחרשת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בדעתי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צלחה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המנוחה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בארץ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אבות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מאד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אותה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נפשי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לשמוע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משלומו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ומבריאותו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הטוב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קושי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וטלטול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הדרך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יחזקהו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lastRenderedPageBreak/>
        <w:t>ויאמצהו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ויאריך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ימיו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ושנותיו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ועיניו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תחזינה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שבות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עמו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במהרה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בכליון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עינים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אחכה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למכתבו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לדעת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מבריאותו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ומכל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לטוב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הסתדר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בישיבתו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אתענין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מאד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לדעת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לע</w:t>
      </w:r>
      <w:r w:rsidRPr="0090562A">
        <w:rPr>
          <w:rtl/>
        </w:rPr>
        <w:t>"</w:t>
      </w:r>
      <w:r w:rsidRPr="0090562A">
        <w:rPr>
          <w:rFonts w:hint="cs"/>
          <w:rtl/>
        </w:rPr>
        <w:t>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מועטים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האורחים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המטרידים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אותי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היום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ידידינו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</w:t>
      </w:r>
      <w:r w:rsidRPr="0090562A">
        <w:rPr>
          <w:rtl/>
        </w:rPr>
        <w:t>"</w:t>
      </w:r>
      <w:r w:rsidRPr="0090562A">
        <w:rPr>
          <w:rFonts w:hint="cs"/>
          <w:rtl/>
        </w:rPr>
        <w:t>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דובער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ליבאוביץ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העירני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במכתבו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בנוגע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לועד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הישיבות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אשים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לב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באמת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העיקר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להשיג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מעשה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הראוי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לעבודה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והנני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חותם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בברכה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מרובה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יצליחהו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וימלאו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משאלות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לבבו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לטובה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כנפשו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היקרה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וכגפש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ידידו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אוהבו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הדוש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חיים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עוזר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גראדזענסקי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112 ---</w:t>
      </w:r>
      <w:r>
        <w:rPr>
          <w:rFonts w:cs="FrankRuehl"/>
          <w:rtl/>
        </w:rPr>
        <w:t xml:space="preserve"> 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113 ---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תוכן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האגרות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אגרת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קח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השתדלות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להשגת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הלואה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לעזרת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שומרי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שביעית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קט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לסייע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בתשלום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עבור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מכונה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אוטומטית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לחליבה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בשבת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קי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מצוה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במזלא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תליא</w:t>
      </w:r>
      <w:r w:rsidRPr="0090562A">
        <w:rPr>
          <w:rtl/>
        </w:rPr>
        <w:t xml:space="preserve"> - </w:t>
      </w:r>
      <w:r w:rsidRPr="0090562A">
        <w:rPr>
          <w:rFonts w:hint="cs"/>
          <w:rtl/>
        </w:rPr>
        <w:t>להזדרז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בהשתדלות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הנחוצה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טרם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תתקרר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דעתו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קיא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בעניני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צבור</w:t>
      </w:r>
      <w:r w:rsidRPr="0090562A">
        <w:rPr>
          <w:rtl/>
        </w:rPr>
        <w:t xml:space="preserve"> - </w:t>
      </w:r>
      <w:r w:rsidRPr="0090562A">
        <w:rPr>
          <w:rFonts w:hint="cs"/>
          <w:rtl/>
        </w:rPr>
        <w:t>זהירות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בכבוד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</w:t>
      </w:r>
      <w:r w:rsidRPr="0090562A">
        <w:rPr>
          <w:rtl/>
        </w:rPr>
        <w:t>"</w:t>
      </w:r>
      <w:r w:rsidRPr="0090562A">
        <w:rPr>
          <w:rFonts w:hint="cs"/>
          <w:rtl/>
        </w:rPr>
        <w:t>ח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ריב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בענינים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קינ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בענין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מסורת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עליה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אדם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לחברו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קיד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השתדלות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בהנחת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דעת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ילד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מילדי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הפלטים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tl/>
        </w:rPr>
        <w:t>"</w:t>
      </w:r>
      <w:r w:rsidRPr="0090562A">
        <w:rPr>
          <w:rFonts w:hint="cs"/>
          <w:rtl/>
        </w:rPr>
        <w:t>קטו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גדול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חטא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הדאגה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</w:t>
      </w:r>
      <w:r w:rsidRPr="0090562A">
        <w:rPr>
          <w:rtl/>
        </w:rPr>
        <w:t xml:space="preserve"> - </w:t>
      </w:r>
      <w:r w:rsidRPr="0090562A">
        <w:rPr>
          <w:rFonts w:hint="cs"/>
          <w:rtl/>
        </w:rPr>
        <w:t>הודיעני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שמך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קטז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מכתב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פיוס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>'.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קיז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מכתב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לידיד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נוער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קיח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דברי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עדוד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114 ---</w:t>
      </w:r>
      <w:r>
        <w:rPr>
          <w:rFonts w:cs="FrankRuehl"/>
          <w:rtl/>
        </w:rPr>
        <w:t xml:space="preserve"> </w:t>
      </w:r>
      <w:r w:rsidR="00C629EA">
        <w:rPr>
          <w:rFonts w:hint="cs"/>
          <w:rtl/>
        </w:rPr>
        <w:t xml:space="preserve"> ==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אחדשת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מוהר</w:t>
      </w:r>
      <w:r w:rsidRPr="0090562A">
        <w:rPr>
          <w:rtl/>
        </w:rPr>
        <w:t>"</w:t>
      </w:r>
      <w:r w:rsidRPr="0090562A">
        <w:rPr>
          <w:rFonts w:hint="cs"/>
          <w:rtl/>
        </w:rPr>
        <w:t>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</w:t>
      </w:r>
      <w:r w:rsidRPr="0090562A">
        <w:rPr>
          <w:rtl/>
        </w:rPr>
        <w:t>"</w:t>
      </w:r>
      <w:r w:rsidRPr="0090562A">
        <w:rPr>
          <w:rFonts w:hint="cs"/>
          <w:rtl/>
        </w:rPr>
        <w:t>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מונק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מברלין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בא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במכוון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כקר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הלום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להתיעץ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איסור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השחיטה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באשכנז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</w:t>
      </w:r>
      <w:r w:rsidRPr="0090562A">
        <w:rPr>
          <w:rtl/>
        </w:rPr>
        <w:t>"</w:t>
      </w:r>
      <w:r w:rsidRPr="0090562A">
        <w:rPr>
          <w:rFonts w:hint="cs"/>
          <w:rtl/>
        </w:rPr>
        <w:t>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מראש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אבקשו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במעוני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שעה</w:t>
      </w:r>
      <w:r w:rsidRPr="0090562A">
        <w:rPr>
          <w:rtl/>
        </w:rPr>
        <w:t xml:space="preserve"> 6, </w:t>
      </w:r>
      <w:r w:rsidRPr="0090562A">
        <w:rPr>
          <w:rFonts w:hint="cs"/>
          <w:rtl/>
        </w:rPr>
        <w:t>היינו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יאוחר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משעה</w:t>
      </w:r>
      <w:r w:rsidRPr="0090562A">
        <w:rPr>
          <w:rtl/>
        </w:rPr>
        <w:t xml:space="preserve"> 6 </w:t>
      </w:r>
      <w:r w:rsidRPr="0090562A">
        <w:rPr>
          <w:rFonts w:hint="cs"/>
          <w:rtl/>
        </w:rPr>
        <w:t>וחצי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להתישב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יחד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וענין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הסתר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דבר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והנני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ידידו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ואוהבו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חיים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עוזר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גראדזענסקי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כ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אד</w:t>
      </w:r>
      <w:r w:rsidRPr="0090562A">
        <w:rPr>
          <w:rtl/>
        </w:rPr>
        <w:t>"</w:t>
      </w:r>
      <w:r w:rsidRPr="0090562A">
        <w:rPr>
          <w:rFonts w:hint="cs"/>
          <w:rtl/>
        </w:rPr>
        <w:t>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תרצ</w:t>
      </w:r>
      <w:r w:rsidRPr="0090562A">
        <w:rPr>
          <w:rtl/>
        </w:rPr>
        <w:t>"</w:t>
      </w:r>
      <w:r w:rsidRPr="0090562A">
        <w:rPr>
          <w:rFonts w:hint="cs"/>
          <w:rtl/>
        </w:rPr>
        <w:t>ב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ג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בעו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כו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אייר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תרצ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אחדשת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מכתבו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הגלוי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והחתום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הגיעני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בימי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החג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ותרב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שמחתי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לשמוע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משלומו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הטוב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</w:t>
      </w:r>
      <w:r w:rsidRPr="0090562A">
        <w:rPr>
          <w:rtl/>
        </w:rPr>
        <w:t xml:space="preserve">' - - </w:t>
      </w:r>
      <w:r w:rsidRPr="0090562A">
        <w:rPr>
          <w:rFonts w:hint="cs"/>
          <w:rtl/>
        </w:rPr>
        <w:t>שי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טרם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ראיתי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הגיעני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מאתו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מכתבים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וגם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הודיעני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מהענינים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העומדים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הפרק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הידועים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מכבר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אחשוב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בבא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מכתבי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יבואו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גיסו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מוהר</w:t>
      </w:r>
      <w:r w:rsidRPr="0090562A">
        <w:rPr>
          <w:rtl/>
        </w:rPr>
        <w:t>"</w:t>
      </w:r>
      <w:r w:rsidRPr="0090562A">
        <w:rPr>
          <w:rFonts w:hint="cs"/>
          <w:rtl/>
        </w:rPr>
        <w:t>ש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גרונעמאן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עם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</w:t>
      </w:r>
      <w:r w:rsidRPr="0090562A">
        <w:rPr>
          <w:rtl/>
        </w:rPr>
        <w:t>"</w:t>
      </w:r>
      <w:r w:rsidRPr="0090562A">
        <w:rPr>
          <w:rFonts w:hint="cs"/>
          <w:rtl/>
        </w:rPr>
        <w:t>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צלחה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ברוך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בואם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לשלו</w:t>
      </w:r>
      <w:r w:rsidRPr="0090562A">
        <w:rPr>
          <w:rtl/>
        </w:rPr>
        <w:t xml:space="preserve">', </w:t>
      </w:r>
      <w:r w:rsidRPr="0090562A">
        <w:rPr>
          <w:rFonts w:hint="cs"/>
          <w:rtl/>
        </w:rPr>
        <w:t>וינעם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115 ---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אגרות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הגרמ</w:t>
      </w:r>
      <w:r w:rsidRPr="0090562A">
        <w:rPr>
          <w:rtl/>
        </w:rPr>
        <w:t>"</w:t>
      </w:r>
      <w:r w:rsidRPr="0090562A">
        <w:rPr>
          <w:rFonts w:hint="cs"/>
          <w:rtl/>
        </w:rPr>
        <w:t>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זל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>
        <w:rPr>
          <w:rFonts w:cs="FrankRuehl"/>
          <w:rtl/>
        </w:rPr>
        <w:t xml:space="preserve"> </w:t>
      </w:r>
      <w:r w:rsidRPr="0090562A">
        <w:t>g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לידידי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בחברתם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וגם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בבא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אמו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הרבנית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הצנועה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תחי</w:t>
      </w:r>
      <w:r w:rsidRPr="0090562A">
        <w:rPr>
          <w:rtl/>
        </w:rPr>
        <w:t>'.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מכבר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הודיעני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רומעכת</w:t>
      </w:r>
      <w:r w:rsidRPr="0090562A">
        <w:rPr>
          <w:rtl/>
        </w:rPr>
        <w:t>"</w:t>
      </w:r>
      <w:r w:rsidRPr="0090562A">
        <w:rPr>
          <w:rFonts w:hint="cs"/>
          <w:rtl/>
        </w:rPr>
        <w:t>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נדיב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אחד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שרוצה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להקים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המצבה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האהל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הגה</w:t>
      </w:r>
      <w:r w:rsidRPr="0090562A">
        <w:rPr>
          <w:rtl/>
        </w:rPr>
        <w:t>"</w:t>
      </w:r>
      <w:r w:rsidRPr="0090562A">
        <w:rPr>
          <w:rFonts w:hint="cs"/>
          <w:rtl/>
        </w:rPr>
        <w:t>צ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חפץ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חיים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זצ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בראדון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רוצים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לבנות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אהל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גדול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עבור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שיבואו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להשתטח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צדיק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ויעלה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בסכום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מאות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זהובים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יאבה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להודיעני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באיזה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סכום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רוצה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להשתתף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הנדיב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בודאי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לכת</w:t>
      </w:r>
      <w:r w:rsidRPr="0090562A">
        <w:rPr>
          <w:rtl/>
        </w:rPr>
        <w:t>"</w:t>
      </w:r>
      <w:r w:rsidRPr="0090562A">
        <w:rPr>
          <w:rFonts w:hint="cs"/>
          <w:rtl/>
        </w:rPr>
        <w:t>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עג</w:t>
      </w:r>
      <w:r w:rsidRPr="0090562A">
        <w:rPr>
          <w:rtl/>
        </w:rPr>
        <w:t>"</w:t>
      </w:r>
      <w:r w:rsidRPr="0090562A">
        <w:rPr>
          <w:rFonts w:hint="cs"/>
          <w:rtl/>
        </w:rPr>
        <w:t>נ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נדפס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בעתונים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ששלחתי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ט</w:t>
      </w:r>
      <w:r w:rsidRPr="0090562A">
        <w:rPr>
          <w:rtl/>
        </w:rPr>
        <w:t>"</w:t>
      </w:r>
      <w:r w:rsidRPr="0090562A">
        <w:rPr>
          <w:rFonts w:hint="cs"/>
          <w:rtl/>
        </w:rPr>
        <w:t>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להרב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להתפלל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וחשבו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שבקשתיו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בריאותי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ואיזי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גופא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דעובדא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הרב</w:t>
      </w:r>
      <w:r w:rsidRPr="0090562A">
        <w:rPr>
          <w:rtl/>
        </w:rPr>
        <w:t xml:space="preserve"> -- </w:t>
      </w:r>
      <w:r w:rsidRPr="0090562A">
        <w:rPr>
          <w:rFonts w:hint="cs"/>
          <w:rtl/>
        </w:rPr>
        <w:t>וכולל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ווילנא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פנו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לדעת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מהנשמע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שהמאגיסטראט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רוצה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להרוס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הקברות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הישן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ובאמת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המצב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רציני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והשבתי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בטעלעגראמע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בקצרה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בקשו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רחמים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ועי</w:t>
      </w:r>
      <w:r w:rsidRPr="0090562A">
        <w:rPr>
          <w:rtl/>
        </w:rPr>
        <w:t>"</w:t>
      </w:r>
      <w:r w:rsidRPr="0090562A">
        <w:rPr>
          <w:rFonts w:hint="cs"/>
          <w:rtl/>
        </w:rPr>
        <w:t>ז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הטעות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לי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רפה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ביותר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מהטרדות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ומהמצב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המדוכא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בעירנו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ובמדינה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ואו</w:t>
      </w:r>
      <w:r w:rsidRPr="0090562A">
        <w:rPr>
          <w:rtl/>
        </w:rPr>
        <w:t>"</w:t>
      </w:r>
      <w:r w:rsidRPr="0090562A">
        <w:rPr>
          <w:rFonts w:hint="cs"/>
          <w:rtl/>
        </w:rPr>
        <w:t>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וברכה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להדר</w:t>
      </w:r>
      <w:r w:rsidRPr="0090562A">
        <w:rPr>
          <w:rtl/>
        </w:rPr>
        <w:t>"</w:t>
      </w:r>
      <w:r w:rsidRPr="0090562A">
        <w:rPr>
          <w:rFonts w:hint="cs"/>
          <w:rtl/>
        </w:rPr>
        <w:t>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ולבני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משפחתו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היקרים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ישמחו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כלם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בשמחת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בזמן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מתן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תורתינו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כנפשו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היקרה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וכנפש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ידידו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רצוף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אהבה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חיים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עוזר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גראדוענסקי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קראתי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בעתון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ובמכחבים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הצעה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משונה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להביא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קבר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עצמות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הגר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זצוקלה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לאה</w:t>
      </w:r>
      <w:r w:rsidRPr="0090562A">
        <w:rPr>
          <w:rtl/>
        </w:rPr>
        <w:t>"</w:t>
      </w:r>
      <w:r w:rsidRPr="0090562A">
        <w:rPr>
          <w:rFonts w:hint="cs"/>
          <w:rtl/>
        </w:rPr>
        <w:t>ק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חלילה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להעלות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הדעת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וגם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מזה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באופן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יאמרו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בהמאגיסטראט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הוציאו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עצמות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הקדושות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הצעקה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מזה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קשה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116 ---</w:t>
      </w:r>
      <w:r>
        <w:rPr>
          <w:rFonts w:cs="FrankRuehl"/>
          <w:rtl/>
        </w:rPr>
        <w:t xml:space="preserve"> </w:t>
      </w:r>
      <w:r w:rsidR="00C629EA">
        <w:rPr>
          <w:rFonts w:hint="cs"/>
          <w:rtl/>
        </w:rPr>
        <w:t xml:space="preserve"> ==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ד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כעז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תשרי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תרצ</w:t>
      </w:r>
      <w:r w:rsidRPr="0090562A">
        <w:rPr>
          <w:rtl/>
        </w:rPr>
        <w:t>"</w:t>
      </w:r>
      <w:r w:rsidRPr="0090562A">
        <w:rPr>
          <w:rFonts w:hint="cs"/>
          <w:rtl/>
        </w:rPr>
        <w:t>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ווילנא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אחד</w:t>
      </w:r>
      <w:r w:rsidRPr="0090562A">
        <w:rPr>
          <w:rtl/>
        </w:rPr>
        <w:t>"</w:t>
      </w:r>
      <w:r w:rsidRPr="0090562A">
        <w:rPr>
          <w:rFonts w:hint="cs"/>
          <w:rtl/>
        </w:rPr>
        <w:t>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הדר</w:t>
      </w:r>
      <w:r w:rsidRPr="0090562A">
        <w:rPr>
          <w:rtl/>
        </w:rPr>
        <w:t>"</w:t>
      </w:r>
      <w:r w:rsidRPr="0090562A">
        <w:rPr>
          <w:rFonts w:hint="cs"/>
          <w:rtl/>
        </w:rPr>
        <w:t>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</w:t>
      </w:r>
      <w:r w:rsidRPr="0090562A">
        <w:rPr>
          <w:rtl/>
        </w:rPr>
        <w:t>'.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יקרת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מכתבו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הגיעני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המצבה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הודיעני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הרה</w:t>
      </w:r>
      <w:r w:rsidRPr="0090562A">
        <w:rPr>
          <w:rtl/>
        </w:rPr>
        <w:t>"</w:t>
      </w:r>
      <w:r w:rsidRPr="0090562A">
        <w:rPr>
          <w:rFonts w:hint="cs"/>
          <w:rtl/>
        </w:rPr>
        <w:t>ג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מוהרא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הגה</w:t>
      </w:r>
      <w:r w:rsidRPr="0090562A">
        <w:rPr>
          <w:rtl/>
        </w:rPr>
        <w:t>"</w:t>
      </w:r>
      <w:r w:rsidRPr="0090562A">
        <w:rPr>
          <w:rFonts w:hint="cs"/>
          <w:rtl/>
        </w:rPr>
        <w:t>צ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חפץ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חיים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זצ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רצונו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לעשות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המצבה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חשבונו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וע</w:t>
      </w:r>
      <w:r w:rsidRPr="0090562A">
        <w:rPr>
          <w:rtl/>
        </w:rPr>
        <w:t>"</w:t>
      </w:r>
      <w:r w:rsidRPr="0090562A">
        <w:rPr>
          <w:rFonts w:hint="cs"/>
          <w:rtl/>
        </w:rPr>
        <w:t>כ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lastRenderedPageBreak/>
        <w:t>אשלח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חזרה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הסך</w:t>
      </w:r>
      <w:r w:rsidRPr="0090562A">
        <w:rPr>
          <w:rtl/>
        </w:rPr>
        <w:t xml:space="preserve"> 300 </w:t>
      </w:r>
      <w:r w:rsidRPr="0090562A">
        <w:rPr>
          <w:rFonts w:hint="cs"/>
          <w:rtl/>
        </w:rPr>
        <w:t>ז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לכת</w:t>
      </w:r>
      <w:r w:rsidRPr="0090562A">
        <w:rPr>
          <w:rtl/>
        </w:rPr>
        <w:t>"</w:t>
      </w:r>
      <w:r w:rsidRPr="0090562A">
        <w:rPr>
          <w:rFonts w:hint="cs"/>
          <w:rtl/>
        </w:rPr>
        <w:t>ר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שבתי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לביתי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בעשי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הצום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הקדוש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בקל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ואקוה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להנותן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ליעף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להחליף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כח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ואו</w:t>
      </w:r>
      <w:r w:rsidRPr="0090562A">
        <w:rPr>
          <w:rtl/>
        </w:rPr>
        <w:t>"</w:t>
      </w:r>
      <w:r w:rsidRPr="0090562A">
        <w:rPr>
          <w:rFonts w:hint="cs"/>
          <w:rtl/>
        </w:rPr>
        <w:t>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וברכה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להדר</w:t>
      </w:r>
      <w:r w:rsidRPr="0090562A">
        <w:rPr>
          <w:rtl/>
        </w:rPr>
        <w:t>"</w:t>
      </w:r>
      <w:r w:rsidRPr="0090562A">
        <w:rPr>
          <w:rFonts w:hint="cs"/>
          <w:rtl/>
        </w:rPr>
        <w:t>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ולגיסיו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היקרים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משפחתם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שיחיו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יפרוס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סכת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שלומו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עליהם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עמו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ישראל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כנפשם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וכנפש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ידידם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רצוף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אהבה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חיים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עוזר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גראדוענסקי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קבלתי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אתרוג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מתל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אביב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ראותי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מהמשלוח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ממעכ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ורב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תודה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בעז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י</w:t>
      </w:r>
      <w:r w:rsidRPr="0090562A">
        <w:rPr>
          <w:rtl/>
        </w:rPr>
        <w:t>"</w:t>
      </w:r>
      <w:r w:rsidRPr="0090562A">
        <w:rPr>
          <w:rFonts w:hint="cs"/>
          <w:rtl/>
        </w:rPr>
        <w:t>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שבט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ירושלם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</w:t>
      </w:r>
      <w:r w:rsidRPr="0090562A">
        <w:rPr>
          <w:rtl/>
        </w:rPr>
        <w:t>"</w:t>
      </w:r>
      <w:r w:rsidRPr="0090562A">
        <w:rPr>
          <w:rFonts w:hint="cs"/>
          <w:rtl/>
        </w:rPr>
        <w:t>ק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אחדשת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הגיעני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יקרת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מכתבו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אמת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נכון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חבתי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בתשלומים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מכתביו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כמה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אולם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סבות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ותלאות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מנעוני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אז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ואחרי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מצאתי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המכתב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117 ---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חגרות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הגרמ</w:t>
      </w:r>
      <w:r w:rsidRPr="0090562A">
        <w:rPr>
          <w:rtl/>
        </w:rPr>
        <w:t>"</w:t>
      </w:r>
      <w:r w:rsidRPr="0090562A">
        <w:rPr>
          <w:rFonts w:hint="cs"/>
          <w:rtl/>
        </w:rPr>
        <w:t>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זל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ח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ממצב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בריאותי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בטח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מידידנו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שוב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-- </w:t>
      </w:r>
      <w:r w:rsidRPr="0090562A">
        <w:rPr>
          <w:rFonts w:hint="cs"/>
          <w:rtl/>
        </w:rPr>
        <w:t>ואקוה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להנותן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ליעף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כח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המטרידים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וגם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שוכחים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חולה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ומיגעים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יותר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מדאי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כחי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ולד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הישועה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מאחיעזר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</w:t>
      </w:r>
      <w:r w:rsidRPr="0090562A">
        <w:rPr>
          <w:rtl/>
        </w:rPr>
        <w:t>"</w:t>
      </w:r>
      <w:r w:rsidRPr="0090562A">
        <w:rPr>
          <w:rFonts w:hint="cs"/>
          <w:rtl/>
        </w:rPr>
        <w:t>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נדפס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כט</w:t>
      </w:r>
      <w:r w:rsidRPr="0090562A">
        <w:rPr>
          <w:rtl/>
        </w:rPr>
        <w:t>"</w:t>
      </w:r>
      <w:r w:rsidRPr="0090562A">
        <w:rPr>
          <w:rFonts w:hint="cs"/>
          <w:rtl/>
        </w:rPr>
        <w:t>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בויגען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והחלטתי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לנוח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ולהפסיק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כחדש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ימים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ולכשנגמור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אשלח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לידידי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הדר</w:t>
      </w:r>
      <w:r w:rsidRPr="0090562A">
        <w:rPr>
          <w:rtl/>
        </w:rPr>
        <w:t>"</w:t>
      </w:r>
      <w:r w:rsidRPr="0090562A">
        <w:rPr>
          <w:rFonts w:hint="cs"/>
          <w:rtl/>
        </w:rPr>
        <w:t>ג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אפונה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ימצא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חפץ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באשר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מחולשת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בריאותי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יכולתי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להעמיק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ולהרחיב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עגינים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- - </w:t>
      </w:r>
      <w:r w:rsidRPr="0090562A">
        <w:rPr>
          <w:rFonts w:hint="cs"/>
          <w:rtl/>
        </w:rPr>
        <w:t>בדבר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בטחון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עניני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תקוים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חלוקת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המדינה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דעת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כת</w:t>
      </w:r>
      <w:r w:rsidRPr="0090562A">
        <w:rPr>
          <w:rtl/>
        </w:rPr>
        <w:t>"</w:t>
      </w:r>
      <w:r w:rsidRPr="0090562A">
        <w:rPr>
          <w:rFonts w:hint="cs"/>
          <w:rtl/>
        </w:rPr>
        <w:t>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והשקפתו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הבהירה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שומרי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שביעית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הנני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עוסק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בקבוץ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כספים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אצל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יחידים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ואמציא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כת</w:t>
      </w:r>
      <w:r w:rsidRPr="0090562A">
        <w:rPr>
          <w:rtl/>
        </w:rPr>
        <w:t>"</w:t>
      </w:r>
      <w:r w:rsidRPr="0090562A">
        <w:rPr>
          <w:rFonts w:hint="cs"/>
          <w:rtl/>
        </w:rPr>
        <w:t>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בקשתי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מסינסינאטי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לע</w:t>
      </w:r>
      <w:r w:rsidRPr="0090562A">
        <w:rPr>
          <w:rtl/>
        </w:rPr>
        <w:t>"</w:t>
      </w:r>
      <w:r w:rsidRPr="0090562A">
        <w:rPr>
          <w:rFonts w:hint="cs"/>
          <w:rtl/>
        </w:rPr>
        <w:t>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מאתים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דולאר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</w:t>
      </w:r>
      <w:r w:rsidRPr="0090562A">
        <w:rPr>
          <w:rtl/>
        </w:rPr>
        <w:t>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</w:t>
      </w:r>
      <w:r w:rsidRPr="0090562A">
        <w:rPr>
          <w:rtl/>
        </w:rPr>
        <w:t>"</w:t>
      </w:r>
      <w:r w:rsidRPr="0090562A">
        <w:rPr>
          <w:rFonts w:hint="cs"/>
          <w:rtl/>
        </w:rPr>
        <w:t>ר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שי</w:t>
      </w:r>
      <w:r w:rsidRPr="0090562A">
        <w:rPr>
          <w:rtl/>
        </w:rPr>
        <w:t xml:space="preserve">', </w:t>
      </w:r>
      <w:r w:rsidRPr="0090562A">
        <w:rPr>
          <w:rFonts w:hint="cs"/>
          <w:rtl/>
        </w:rPr>
        <w:t>יבקשני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לחלות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רומעכ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להזדקק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לתווך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בעניני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הסכסוכים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בין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וה</w:t>
      </w:r>
      <w:r w:rsidRPr="0090562A">
        <w:rPr>
          <w:rtl/>
        </w:rPr>
        <w:t xml:space="preserve">- - </w:t>
      </w:r>
      <w:r w:rsidRPr="0090562A">
        <w:rPr>
          <w:rFonts w:hint="cs"/>
          <w:rtl/>
        </w:rPr>
        <w:t>ביחד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הנרא</w:t>
      </w:r>
      <w:r w:rsidRPr="0090562A">
        <w:rPr>
          <w:rtl/>
        </w:rPr>
        <w:t>"</w:t>
      </w:r>
      <w:r w:rsidRPr="0090562A">
        <w:rPr>
          <w:rFonts w:hint="cs"/>
          <w:rtl/>
        </w:rPr>
        <w:t>ז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מעלצער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- - </w:t>
      </w:r>
      <w:r w:rsidRPr="0090562A">
        <w:rPr>
          <w:rFonts w:hint="cs"/>
          <w:rtl/>
        </w:rPr>
        <w:t>עם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הגרי</w:t>
      </w:r>
      <w:r w:rsidRPr="0090562A">
        <w:rPr>
          <w:rtl/>
        </w:rPr>
        <w:t>"</w:t>
      </w:r>
      <w:r w:rsidRPr="0090562A">
        <w:rPr>
          <w:rFonts w:hint="cs"/>
          <w:rtl/>
        </w:rPr>
        <w:t>צ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דאשינסקי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שליט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אמנם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ידעתי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תכונתו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בכל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אבקשו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להשים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לזה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והנגי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ידידו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רצוף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אהבה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מוקירו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ומכבדו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כרום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ערכו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הגדול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הדו</w:t>
      </w:r>
      <w:r w:rsidRPr="0090562A">
        <w:rPr>
          <w:rtl/>
        </w:rPr>
        <w:t>"</w:t>
      </w:r>
      <w:r w:rsidRPr="0090562A">
        <w:rPr>
          <w:rFonts w:hint="cs"/>
          <w:rtl/>
        </w:rPr>
        <w:t>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תורתו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חיים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עוזר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גראדזענסקי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118 ---</w:t>
      </w:r>
      <w:r>
        <w:rPr>
          <w:rFonts w:cs="FrankRuehl"/>
          <w:rtl/>
        </w:rPr>
        <w:t xml:space="preserve"> </w:t>
      </w:r>
      <w:r w:rsidR="00C629EA">
        <w:rPr>
          <w:rFonts w:hint="cs"/>
          <w:rtl/>
        </w:rPr>
        <w:t xml:space="preserve"> ==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בעז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</w:t>
      </w:r>
      <w:r w:rsidRPr="0090562A">
        <w:rPr>
          <w:rtl/>
        </w:rPr>
        <w:t>"</w:t>
      </w:r>
      <w:r w:rsidRPr="0090562A">
        <w:rPr>
          <w:rFonts w:hint="cs"/>
          <w:rtl/>
        </w:rPr>
        <w:t>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תמוז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תרצ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אחדשת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הגיעני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יקרת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מכתבו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בדבר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השאלה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דנתי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</w:t>
      </w:r>
      <w:r w:rsidRPr="0090562A">
        <w:rPr>
          <w:rtl/>
        </w:rPr>
        <w:t>"</w:t>
      </w:r>
      <w:r w:rsidRPr="0090562A">
        <w:rPr>
          <w:rFonts w:hint="cs"/>
          <w:rtl/>
        </w:rPr>
        <w:t>כ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כמעכ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ואולי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אבוא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בכתובים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עתה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לשאול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הודיעוני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מאה</w:t>
      </w:r>
      <w:r w:rsidRPr="0090562A">
        <w:rPr>
          <w:rtl/>
        </w:rPr>
        <w:t>"</w:t>
      </w:r>
      <w:r w:rsidRPr="0090562A">
        <w:rPr>
          <w:rFonts w:hint="cs"/>
          <w:rtl/>
        </w:rPr>
        <w:t>ק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ידידי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הגר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קאטלער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שליט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מקלעצק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שרצון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הרה</w:t>
      </w:r>
      <w:r w:rsidRPr="0090562A">
        <w:rPr>
          <w:rtl/>
        </w:rPr>
        <w:t>"</w:t>
      </w:r>
      <w:r w:rsidRPr="0090562A">
        <w:rPr>
          <w:rFonts w:hint="cs"/>
          <w:rtl/>
        </w:rPr>
        <w:t>ג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נ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מת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ליסד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מדרש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לרבנים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ובקשוני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לכתוב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ולמחות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טרס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נודעתי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בדיוק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מנעתי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</w:t>
      </w:r>
      <w:r w:rsidRPr="0090562A">
        <w:rPr>
          <w:rtl/>
        </w:rPr>
        <w:t>"</w:t>
      </w:r>
      <w:r w:rsidRPr="0090562A">
        <w:rPr>
          <w:rFonts w:hint="cs"/>
          <w:rtl/>
        </w:rPr>
        <w:t>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מזה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וע</w:t>
      </w:r>
      <w:r w:rsidRPr="0090562A">
        <w:rPr>
          <w:rtl/>
        </w:rPr>
        <w:t>"</w:t>
      </w:r>
      <w:r w:rsidRPr="0090562A">
        <w:rPr>
          <w:rFonts w:hint="cs"/>
          <w:rtl/>
        </w:rPr>
        <w:t>כ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אשאל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ידידי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הדר</w:t>
      </w:r>
      <w:r w:rsidRPr="0090562A">
        <w:rPr>
          <w:rtl/>
        </w:rPr>
        <w:t>"</w:t>
      </w:r>
      <w:r w:rsidRPr="0090562A">
        <w:rPr>
          <w:rFonts w:hint="cs"/>
          <w:rtl/>
        </w:rPr>
        <w:t>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בזה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אמרו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הרב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נסע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אדות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ללאנדאן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לקבץ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כספים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לצורך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כתבתי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להגרא</w:t>
      </w:r>
      <w:r w:rsidRPr="0090562A">
        <w:rPr>
          <w:rtl/>
        </w:rPr>
        <w:t>"</w:t>
      </w:r>
      <w:r w:rsidRPr="0090562A">
        <w:rPr>
          <w:rFonts w:hint="cs"/>
          <w:rtl/>
        </w:rPr>
        <w:t>ז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מעלצער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להיודע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נכון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לעשות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לקדם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הרעה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- - </w:t>
      </w:r>
      <w:r w:rsidRPr="0090562A">
        <w:rPr>
          <w:rFonts w:hint="cs"/>
          <w:rtl/>
        </w:rPr>
        <w:t>המטרידים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הרבים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ידריכוני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מנוחה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וביחוד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האספה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הגדולה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שהיתה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בשבוע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החולף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מגדולי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הרמי</w:t>
      </w:r>
      <w:r w:rsidRPr="0090562A">
        <w:rPr>
          <w:rtl/>
        </w:rPr>
        <w:t>"</w:t>
      </w:r>
      <w:r w:rsidRPr="0090562A">
        <w:rPr>
          <w:rFonts w:hint="cs"/>
          <w:rtl/>
        </w:rPr>
        <w:t>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והרבנים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שיחיו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אמנם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העירה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רושם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צוותי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מהרופא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לנוח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מכל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טרדה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ואו</w:t>
      </w:r>
      <w:r w:rsidRPr="0090562A">
        <w:rPr>
          <w:rtl/>
        </w:rPr>
        <w:t>"</w:t>
      </w:r>
      <w:r w:rsidRPr="0090562A">
        <w:rPr>
          <w:rFonts w:hint="cs"/>
          <w:rtl/>
        </w:rPr>
        <w:t>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וברכה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כנפשו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הטהורה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וכנפש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ידידו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רצוף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אהכה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מוקירו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ומכבדו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כרום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ערכו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הגדול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הדוש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חיים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עוזר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גראדזענסקי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119 ---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חגרות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הגרמ</w:t>
      </w:r>
      <w:r w:rsidRPr="0090562A">
        <w:rPr>
          <w:rtl/>
        </w:rPr>
        <w:t>"</w:t>
      </w:r>
      <w:r w:rsidRPr="0090562A">
        <w:rPr>
          <w:rFonts w:hint="cs"/>
          <w:rtl/>
        </w:rPr>
        <w:t>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זל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>
        <w:rPr>
          <w:rFonts w:cs="FrankRuehl"/>
          <w:rtl/>
        </w:rPr>
        <w:t xml:space="preserve"> </w:t>
      </w:r>
      <w:r w:rsidRPr="0090562A">
        <w:rPr>
          <w:rtl/>
        </w:rPr>
        <w:t>6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ז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בעז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כסלו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תרצ</w:t>
      </w:r>
      <w:r w:rsidRPr="0090562A">
        <w:rPr>
          <w:rtl/>
        </w:rPr>
        <w:t>"</w:t>
      </w:r>
      <w:r w:rsidRPr="0090562A">
        <w:rPr>
          <w:rFonts w:hint="cs"/>
          <w:rtl/>
        </w:rPr>
        <w:t>ד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אחד</w:t>
      </w:r>
      <w:r w:rsidRPr="0090562A">
        <w:rPr>
          <w:rtl/>
        </w:rPr>
        <w:t>"</w:t>
      </w:r>
      <w:r w:rsidRPr="0090562A">
        <w:rPr>
          <w:rFonts w:hint="cs"/>
          <w:rtl/>
        </w:rPr>
        <w:t>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ידידי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הדר</w:t>
      </w:r>
      <w:r w:rsidRPr="0090562A">
        <w:rPr>
          <w:rtl/>
        </w:rPr>
        <w:t>"</w:t>
      </w:r>
      <w:r w:rsidRPr="0090562A">
        <w:rPr>
          <w:rFonts w:hint="cs"/>
          <w:rtl/>
        </w:rPr>
        <w:t>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</w:t>
      </w:r>
      <w:r w:rsidRPr="0090562A">
        <w:rPr>
          <w:rtl/>
        </w:rPr>
        <w:t>'.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מפני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טרדותי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המרובים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אחרתי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מלשלוח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המכתב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עבור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הישיבה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במושב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בגי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ברק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הנגי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שולח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רצוף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מעביר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עשרים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זהובים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עבור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הנכבד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מר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המגיע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עבור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חרסת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ששלח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פעמים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אשמח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מאד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לדרוש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</w:t>
      </w:r>
      <w:r w:rsidRPr="0090562A">
        <w:rPr>
          <w:rtl/>
        </w:rPr>
        <w:t>"</w:t>
      </w:r>
      <w:r w:rsidRPr="0090562A">
        <w:rPr>
          <w:rFonts w:hint="cs"/>
          <w:rtl/>
        </w:rPr>
        <w:t>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ירידי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הטוב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והנגי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מחכה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לשמוע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מבריאותו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ומכל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לטוב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עסוקים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בטרדה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דמצוה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התחלת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ש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הגאון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הצדיק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חפץ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חיים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זצ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הריוח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יהי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מוקדש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להישיבות</w:t>
      </w:r>
      <w:r w:rsidRPr="0090562A">
        <w:rPr>
          <w:rtl/>
        </w:rPr>
        <w:t xml:space="preserve">, - - </w:t>
      </w:r>
      <w:r w:rsidRPr="0090562A">
        <w:rPr>
          <w:rFonts w:hint="cs"/>
          <w:rtl/>
        </w:rPr>
        <w:t>גיסו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</w:t>
      </w:r>
      <w:r w:rsidRPr="0090562A">
        <w:rPr>
          <w:rtl/>
        </w:rPr>
        <w:t>"</w:t>
      </w:r>
      <w:r w:rsidRPr="0090562A">
        <w:rPr>
          <w:rFonts w:hint="cs"/>
          <w:rtl/>
        </w:rPr>
        <w:t>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גרונעמאן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עוסק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שעה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ואו</w:t>
      </w:r>
      <w:r w:rsidRPr="0090562A">
        <w:rPr>
          <w:rtl/>
        </w:rPr>
        <w:t>"</w:t>
      </w:r>
      <w:r w:rsidRPr="0090562A">
        <w:rPr>
          <w:rFonts w:hint="cs"/>
          <w:rtl/>
        </w:rPr>
        <w:t>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וברכה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כנפשו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היקרה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וכנפש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ידידו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רצוף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אהבה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חיים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עוזר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גראדוענסקי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ח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בעז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ניסן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תרצ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אחד</w:t>
      </w:r>
      <w:r w:rsidRPr="0090562A">
        <w:rPr>
          <w:rtl/>
        </w:rPr>
        <w:t>"</w:t>
      </w:r>
      <w:r w:rsidRPr="0090562A">
        <w:rPr>
          <w:rFonts w:hint="cs"/>
          <w:rtl/>
        </w:rPr>
        <w:t>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ידידי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הדר</w:t>
      </w:r>
      <w:r w:rsidRPr="0090562A">
        <w:rPr>
          <w:rtl/>
        </w:rPr>
        <w:t>"</w:t>
      </w:r>
      <w:r w:rsidRPr="0090562A">
        <w:rPr>
          <w:rFonts w:hint="cs"/>
          <w:rtl/>
        </w:rPr>
        <w:t>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</w:t>
      </w:r>
      <w:r w:rsidRPr="0090562A">
        <w:rPr>
          <w:rtl/>
        </w:rPr>
        <w:t>'.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יקרת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מכתבו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הגיעני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במועדו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lastRenderedPageBreak/>
        <w:t>כ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שכט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נחליתי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פתאם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לרגל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הצטננות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והייתי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מוכרח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להשאר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במטה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120 ---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רי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 xml:space="preserve"> </w:t>
      </w:r>
      <w:r w:rsidRPr="0090562A">
        <w:rPr>
          <w:rFonts w:hint="cs"/>
          <w:rtl/>
        </w:rPr>
        <w:t>ולנוח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אף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בקרני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אז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הנכבד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מר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שי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ודרשתי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בשלומו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ובקשתיו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למסור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לכת</w:t>
      </w:r>
      <w:r w:rsidRPr="0090562A">
        <w:rPr>
          <w:rtl/>
        </w:rPr>
        <w:t>"</w:t>
      </w:r>
      <w:r w:rsidRPr="0090562A">
        <w:rPr>
          <w:rFonts w:hint="cs"/>
          <w:rtl/>
        </w:rPr>
        <w:t>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מחלתי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יהי</w:t>
      </w:r>
      <w:r w:rsidRPr="0090562A">
        <w:rPr>
          <w:rtl/>
        </w:rPr>
        <w:t>'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עג</w:t>
      </w:r>
      <w:r w:rsidRPr="0090562A">
        <w:rPr>
          <w:rtl/>
        </w:rPr>
        <w:t>"</w:t>
      </w:r>
      <w:r w:rsidRPr="0090562A">
        <w:rPr>
          <w:rFonts w:hint="cs"/>
          <w:rtl/>
        </w:rPr>
        <w:t>נ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מזה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וב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הוטב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בריאותי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אבל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צוותי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מהרופאים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לבלי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להתיגע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בטרדות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מאד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ובפרט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לפני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הפסח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ואקוה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להנותן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ליעף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יחלימני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ונא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להזכירני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בתפלתו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הזכה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שאלתו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במכתבו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אדות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הקבוצים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מפועלי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אגו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שומרי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ומצוה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לרגל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העוני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והלחץ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עזבו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מחנה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ישראל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והקבוצים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הקיימים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בשמם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כפר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סבא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גדרה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מבני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אשכנז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החליטו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ללכת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למחנות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ולקבל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קרקעות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</w:t>
      </w:r>
      <w:r w:rsidRPr="0090562A">
        <w:rPr>
          <w:rtl/>
        </w:rPr>
        <w:t>"</w:t>
      </w:r>
      <w:r w:rsidRPr="0090562A">
        <w:rPr>
          <w:rFonts w:hint="cs"/>
          <w:rtl/>
        </w:rPr>
        <w:t>קרן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קיימת</w:t>
      </w:r>
      <w:r w:rsidRPr="0090562A">
        <w:rPr>
          <w:rtl/>
        </w:rPr>
        <w:t xml:space="preserve">", </w:t>
      </w:r>
      <w:r w:rsidRPr="0090562A">
        <w:rPr>
          <w:rFonts w:hint="cs"/>
          <w:rtl/>
        </w:rPr>
        <w:t>והיחידים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רוח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אומץ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להישאר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מעמדם</w:t>
      </w:r>
      <w:r w:rsidRPr="0090562A">
        <w:rPr>
          <w:rtl/>
        </w:rPr>
        <w:t>, *</w:t>
      </w:r>
      <w:r w:rsidRPr="0090562A">
        <w:rPr>
          <w:rFonts w:hint="cs"/>
          <w:rtl/>
        </w:rPr>
        <w:t>הנני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נוטה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להסכים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לדעתו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שישארו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מעמדם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ומקומם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ואו</w:t>
      </w:r>
      <w:r w:rsidRPr="0090562A">
        <w:rPr>
          <w:rtl/>
        </w:rPr>
        <w:t>"</w:t>
      </w:r>
      <w:r w:rsidRPr="0090562A">
        <w:rPr>
          <w:rFonts w:hint="cs"/>
          <w:rtl/>
        </w:rPr>
        <w:t>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וברכת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החג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יתברך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הדר</w:t>
      </w:r>
      <w:r w:rsidRPr="0090562A">
        <w:rPr>
          <w:rtl/>
        </w:rPr>
        <w:t>"</w:t>
      </w:r>
      <w:r w:rsidRPr="0090562A">
        <w:rPr>
          <w:rFonts w:hint="cs"/>
          <w:rtl/>
        </w:rPr>
        <w:t>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בברכת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המקודש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הבעל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ועיניו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תחזינה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בישועת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במהרה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כנפשו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היקרה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וכנפש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ידידו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רצוף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אהבה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המחבבו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ומעריצו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חיים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עוזר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גראדזענסקי</w:t>
      </w: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* </w:t>
      </w:r>
      <w:r w:rsidRPr="0090562A">
        <w:rPr>
          <w:rFonts w:hint="cs"/>
          <w:rtl/>
        </w:rPr>
        <w:t>עי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קו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קי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121 ---</w:t>
      </w:r>
      <w:r>
        <w:rPr>
          <w:rFonts w:cs="FrankRuehl"/>
          <w:rtl/>
        </w:rPr>
        <w:t xml:space="preserve"> 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122 ---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תוכן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האגרות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אגרת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קיט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כנ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קכ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כנ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קכא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זרוז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לצעיר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שדוך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קכב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כנ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קכנ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התקבע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עתים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לתורה</w:t>
      </w:r>
      <w:r w:rsidRPr="0090562A">
        <w:rPr>
          <w:rtl/>
        </w:rPr>
        <w:t xml:space="preserve"> ?.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קכד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ברכת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מז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לנשואי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משפחה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קכה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תודה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למחבר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קבלת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ספרו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קכו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רשימת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בקור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במושב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זקנים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קכז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בענין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המלצה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קכח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התמהמהות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במענה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קכט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כנ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קל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מקומך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בעולמה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תורה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הוטבעת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בעולם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שלך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קלא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להיותי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קצר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מוכרח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לקצר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קלב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השתדלות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במציאת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לקוחות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מלאכה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חרדי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קלג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לסייע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במציאת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מקום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עבודה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בסביבה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תורנית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tl/>
        </w:rPr>
        <w:t>*</w:t>
      </w:r>
      <w:r w:rsidRPr="0090562A">
        <w:rPr>
          <w:rFonts w:hint="cs"/>
          <w:rtl/>
        </w:rPr>
        <w:t>קלד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נכון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למעט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בבקשות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מהזולת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123 ---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כב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תוכן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האגרות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אגרת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קלה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הבאת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בין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אדם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לחברו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קלו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התענינות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כשלו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הזולת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קלו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כרכת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מז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קלת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ברכת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טובה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קלם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אקבל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כאהבה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ביקורי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בנם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אצלי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כרכה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לנשואין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קמא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כנ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קמב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כנ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tl/>
        </w:rPr>
        <w:t>*</w:t>
      </w:r>
      <w:r w:rsidRPr="0090562A">
        <w:rPr>
          <w:rFonts w:hint="cs"/>
          <w:rtl/>
        </w:rPr>
        <w:t>קמג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כרכת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רפוא</w:t>
      </w:r>
      <w:r w:rsidRPr="0090562A">
        <w:rPr>
          <w:rtl/>
        </w:rPr>
        <w:t>"</w:t>
      </w:r>
      <w:r w:rsidRPr="0090562A">
        <w:rPr>
          <w:rFonts w:hint="cs"/>
          <w:rtl/>
        </w:rPr>
        <w:t>ש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קמר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מכתב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פרטי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קמה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מכתב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משפחה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קמו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לחולה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יתענה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בת</w:t>
      </w:r>
      <w:r w:rsidRPr="0090562A">
        <w:rPr>
          <w:rtl/>
        </w:rPr>
        <w:t>"</w:t>
      </w:r>
      <w:r w:rsidRPr="0090562A">
        <w:rPr>
          <w:rFonts w:hint="cs"/>
          <w:rtl/>
        </w:rPr>
        <w:t>ב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קמז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השתדלות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לסייע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לחולה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קמח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מתוך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רשימה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משנות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השחרות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124 ---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תוכן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האגרות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כג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שונות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אגרת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קמט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שנכשל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בשוגג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בחלול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שבת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קנ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חז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שקלו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שינוי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שאפשר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להתיר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בשבת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וכן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בשבותין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התירו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מוטב</w:t>
      </w:r>
      <w:r w:rsidRPr="0090562A">
        <w:rPr>
          <w:rtl/>
        </w:rPr>
        <w:t xml:space="preserve"> - </w:t>
      </w:r>
      <w:r w:rsidRPr="0090562A">
        <w:rPr>
          <w:rFonts w:hint="cs"/>
          <w:rtl/>
        </w:rPr>
        <w:t>ואין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מדמין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משינוי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לשינוי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קנא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רשימה</w:t>
      </w:r>
      <w:r w:rsidRPr="0090562A">
        <w:rPr>
          <w:rtl/>
        </w:rPr>
        <w:t xml:space="preserve"> - </w:t>
      </w:r>
      <w:r w:rsidRPr="0090562A">
        <w:rPr>
          <w:rFonts w:hint="cs"/>
          <w:rtl/>
        </w:rPr>
        <w:t>התפילה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קנב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ראוי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ליראי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לנטות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לדרך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היותר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צנועה</w:t>
      </w:r>
      <w:r w:rsidRPr="0090562A">
        <w:rPr>
          <w:rtl/>
        </w:rPr>
        <w:t xml:space="preserve"> - </w:t>
      </w:r>
      <w:r w:rsidRPr="0090562A">
        <w:rPr>
          <w:rFonts w:hint="cs"/>
          <w:rtl/>
        </w:rPr>
        <w:t>יופי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המוסכם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בכלל</w:t>
      </w:r>
      <w:r w:rsidRPr="0090562A">
        <w:rPr>
          <w:rtl/>
        </w:rPr>
        <w:t xml:space="preserve"> "</w:t>
      </w:r>
      <w:r w:rsidRPr="0090562A">
        <w:rPr>
          <w:rFonts w:hint="cs"/>
          <w:rtl/>
        </w:rPr>
        <w:t>ובחוקותיהם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תלכו</w:t>
      </w:r>
      <w:r w:rsidRPr="0090562A">
        <w:rPr>
          <w:rtl/>
        </w:rPr>
        <w:t>".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קנג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נשואין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במכשול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כנשואי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ואחות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קנד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תודה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למסייעים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בהשגת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סרטיפיקט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עבורו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tl/>
        </w:rPr>
        <w:t>*</w:t>
      </w:r>
      <w:r w:rsidRPr="0090562A">
        <w:rPr>
          <w:rFonts w:hint="cs"/>
          <w:rtl/>
        </w:rPr>
        <w:t>קנה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שחשש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לישא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כהן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קנו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לזרז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בתשלום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חוב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קנז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אהובה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הצניעות</w:t>
      </w:r>
      <w:r w:rsidRPr="0090562A">
        <w:rPr>
          <w:rtl/>
        </w:rPr>
        <w:t xml:space="preserve"> [</w:t>
      </w:r>
      <w:r w:rsidRPr="0090562A">
        <w:rPr>
          <w:rFonts w:hint="cs"/>
          <w:rtl/>
        </w:rPr>
        <w:t>אודות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נדיב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</w:t>
      </w:r>
      <w:r w:rsidRPr="0090562A">
        <w:rPr>
          <w:rtl/>
        </w:rPr>
        <w:t>'].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קנח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התנאים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והאמוראים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השתמשו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ברופאים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ורפואות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השתמשו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בשמות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הק</w:t>
      </w:r>
      <w:r w:rsidRPr="0090562A">
        <w:rPr>
          <w:rtl/>
        </w:rPr>
        <w:t>'.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קנט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הזנחה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מהצלת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נפשו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עבירת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שפ</w:t>
      </w:r>
      <w:r w:rsidRPr="0090562A">
        <w:rPr>
          <w:rtl/>
        </w:rPr>
        <w:t>"</w:t>
      </w:r>
      <w:r w:rsidRPr="0090562A">
        <w:rPr>
          <w:rFonts w:hint="cs"/>
          <w:rtl/>
        </w:rPr>
        <w:t>ד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125 ---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כד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תוכן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האגרות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אגרת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בעניני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רפואה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tl/>
        </w:rPr>
        <w:t>*</w:t>
      </w:r>
      <w:r w:rsidRPr="0090562A">
        <w:rPr>
          <w:rFonts w:hint="cs"/>
          <w:rtl/>
        </w:rPr>
        <w:t>קסא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לרופא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נתוח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קסב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לבעל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מגרש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בארץ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שנכון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לבנות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קסנ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התענגתי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השקפתו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קסד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אריך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להאריך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השתיקה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קסת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חז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למדו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מהכרת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חפץ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</w:t>
      </w:r>
      <w:r w:rsidRPr="0090562A">
        <w:rPr>
          <w:rtl/>
        </w:rPr>
        <w:t>'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המתגלה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במצות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קסו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לשלית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מוסד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שביקש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ליטול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פרס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קסז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מכתב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פרטי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קסח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אודות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אתרוג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לסוכות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קסט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כנ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קע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נוסח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פרוזבול</w:t>
      </w:r>
      <w:r w:rsidRPr="0090562A">
        <w:rPr>
          <w:rtl/>
        </w:rPr>
        <w:t xml:space="preserve"> - </w:t>
      </w:r>
      <w:r w:rsidRPr="0090562A">
        <w:rPr>
          <w:rFonts w:hint="cs"/>
          <w:rtl/>
        </w:rPr>
        <w:t>א</w:t>
      </w:r>
      <w:r w:rsidRPr="0090562A">
        <w:rPr>
          <w:rtl/>
        </w:rPr>
        <w:t>"</w:t>
      </w:r>
      <w:r w:rsidRPr="0090562A">
        <w:rPr>
          <w:rFonts w:hint="cs"/>
          <w:rtl/>
        </w:rPr>
        <w:t>צ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להזכיר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הלוה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קעא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כג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קעב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התרחקות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מפרסום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הוראות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לרבים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קטנ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אינגי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המשיבים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הלכות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למעשה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tl/>
        </w:rPr>
        <w:t>*</w:t>
      </w:r>
      <w:r w:rsidRPr="0090562A">
        <w:rPr>
          <w:rFonts w:hint="cs"/>
          <w:rtl/>
        </w:rPr>
        <w:t>קער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מנוע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שעה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להכנס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בהלכה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בטעמא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קעה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למחבר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ספר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בקבלת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ספרו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126 ---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תוכן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lastRenderedPageBreak/>
        <w:t>האגרות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אגרת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קעו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זהירות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משבועה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tl/>
        </w:rPr>
        <w:t>*</w:t>
      </w:r>
      <w:r w:rsidRPr="0090562A">
        <w:rPr>
          <w:rFonts w:hint="cs"/>
          <w:rtl/>
        </w:rPr>
        <w:t>קעז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מגילת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קלף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זיכוי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הרבים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קעח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במעלת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הגר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- </w:t>
      </w:r>
      <w:r w:rsidRPr="0090562A">
        <w:rPr>
          <w:rFonts w:hint="cs"/>
          <w:rtl/>
        </w:rPr>
        <w:t>ביאור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מושג</w:t>
      </w:r>
      <w:r w:rsidRPr="0090562A">
        <w:rPr>
          <w:rtl/>
        </w:rPr>
        <w:t xml:space="preserve"> "</w:t>
      </w:r>
      <w:r w:rsidRPr="0090562A">
        <w:rPr>
          <w:rFonts w:hint="cs"/>
          <w:rtl/>
        </w:rPr>
        <w:t>שעה</w:t>
      </w:r>
      <w:r w:rsidRPr="0090562A">
        <w:rPr>
          <w:rtl/>
        </w:rPr>
        <w:t xml:space="preserve">" </w:t>
      </w:r>
      <w:r w:rsidRPr="0090562A">
        <w:rPr>
          <w:rFonts w:hint="cs"/>
          <w:rtl/>
        </w:rPr>
        <w:t>הנזכר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>'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הפוסקים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קעט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בענין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שעות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זמניות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קפ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בהיתר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פקו</w:t>
      </w:r>
      <w:r w:rsidRPr="0090562A">
        <w:rPr>
          <w:rtl/>
        </w:rPr>
        <w:t>"</w:t>
      </w:r>
      <w:r w:rsidRPr="0090562A">
        <w:rPr>
          <w:rFonts w:hint="cs"/>
          <w:rtl/>
        </w:rPr>
        <w:t>נ</w:t>
      </w:r>
      <w:r w:rsidRPr="0090562A">
        <w:rPr>
          <w:rtl/>
        </w:rPr>
        <w:t>. [</w:t>
      </w:r>
      <w:r w:rsidRPr="0090562A">
        <w:rPr>
          <w:rFonts w:hint="cs"/>
          <w:rtl/>
        </w:rPr>
        <w:t>עוד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אגרת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</w:t>
      </w:r>
      <w:r w:rsidRPr="0090562A">
        <w:rPr>
          <w:rtl/>
        </w:rPr>
        <w:t>"</w:t>
      </w:r>
      <w:r w:rsidRPr="0090562A">
        <w:rPr>
          <w:rFonts w:hint="cs"/>
          <w:rtl/>
        </w:rPr>
        <w:t>ב</w:t>
      </w:r>
      <w:r w:rsidRPr="0090562A">
        <w:rPr>
          <w:rtl/>
        </w:rPr>
        <w:t>].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קפא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לכרר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ערלה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קפב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קניה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ממכירה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פומבית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קפנ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תודה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וברכה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למחבר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קפד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שאמרו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סנהדרין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שתפשו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יצרא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דעכו</w:t>
      </w:r>
      <w:r w:rsidRPr="0090562A">
        <w:rPr>
          <w:rtl/>
        </w:rPr>
        <w:t>"</w:t>
      </w:r>
      <w:r w:rsidRPr="0090562A">
        <w:rPr>
          <w:rFonts w:hint="cs"/>
          <w:rtl/>
        </w:rPr>
        <w:t>מ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קפה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בענין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מלאכי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המשמרות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tl/>
        </w:rPr>
        <w:t>*</w:t>
      </w:r>
      <w:r w:rsidRPr="0090562A">
        <w:rPr>
          <w:rFonts w:hint="cs"/>
          <w:rtl/>
        </w:rPr>
        <w:t>קפו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בענין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עיר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בגט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קפו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התחלת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היום</w:t>
      </w:r>
      <w:r w:rsidRPr="0090562A">
        <w:rPr>
          <w:rtl/>
        </w:rPr>
        <w:t>. [</w:t>
      </w:r>
      <w:r w:rsidRPr="0090562A">
        <w:rPr>
          <w:rFonts w:hint="cs"/>
          <w:rtl/>
        </w:rPr>
        <w:t>עוד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ח</w:t>
      </w:r>
      <w:r w:rsidRPr="0090562A">
        <w:rPr>
          <w:rtl/>
        </w:rPr>
        <w:t>"</w:t>
      </w:r>
      <w:r w:rsidRPr="0090562A">
        <w:rPr>
          <w:rFonts w:hint="cs"/>
          <w:rtl/>
        </w:rPr>
        <w:t>כ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אגרות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קס</w:t>
      </w:r>
      <w:r w:rsidRPr="0090562A">
        <w:rPr>
          <w:rtl/>
        </w:rPr>
        <w:t>"</w:t>
      </w:r>
      <w:r w:rsidRPr="0090562A">
        <w:rPr>
          <w:rFonts w:hint="cs"/>
          <w:rtl/>
        </w:rPr>
        <w:t>ג</w:t>
      </w: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- </w:t>
      </w:r>
      <w:r w:rsidRPr="0090562A">
        <w:rPr>
          <w:rFonts w:hint="cs"/>
          <w:rtl/>
        </w:rPr>
        <w:t>קס</w:t>
      </w:r>
      <w:r w:rsidRPr="0090562A">
        <w:rPr>
          <w:rtl/>
        </w:rPr>
        <w:t>"</w:t>
      </w:r>
      <w:r w:rsidRPr="0090562A">
        <w:rPr>
          <w:rFonts w:hint="cs"/>
          <w:rtl/>
        </w:rPr>
        <w:t>ח</w:t>
      </w:r>
      <w:r w:rsidRPr="0090562A">
        <w:rPr>
          <w:rtl/>
        </w:rPr>
        <w:t>].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קפת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גליון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ספר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תכונה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שנכתבו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דבורי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כפירה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כדברי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חז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127 ---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תוכן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האגרות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אגרת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קפט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מתוך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רשימה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קצ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גליון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לס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יד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מלאכי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קצא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ביאור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בקראי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סוף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פקודי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קצב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ביאור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בקראי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בירמיה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</w:t>
      </w:r>
      <w:r w:rsidRPr="0090562A">
        <w:rPr>
          <w:rtl/>
        </w:rPr>
        <w:t>'.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קצג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שנמנעו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ישראל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מפעולות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קודם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מלכות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כורש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מפני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השבועה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דכתובות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</w:t>
      </w:r>
      <w:r w:rsidRPr="0090562A">
        <w:rPr>
          <w:rtl/>
        </w:rPr>
        <w:t>'.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קצר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באור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התוכחה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</w:t>
      </w:r>
      <w:r w:rsidRPr="0090562A">
        <w:rPr>
          <w:rtl/>
        </w:rPr>
        <w:t>"</w:t>
      </w:r>
      <w:r w:rsidRPr="0090562A">
        <w:rPr>
          <w:rFonts w:hint="cs"/>
          <w:rtl/>
        </w:rPr>
        <w:t>ח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נ</w:t>
      </w:r>
      <w:r w:rsidRPr="0090562A">
        <w:rPr>
          <w:rtl/>
        </w:rPr>
        <w:t>"</w:t>
      </w:r>
      <w:r w:rsidRPr="0090562A">
        <w:rPr>
          <w:rFonts w:hint="cs"/>
          <w:rtl/>
        </w:rPr>
        <w:t>ג</w:t>
      </w:r>
      <w:r w:rsidRPr="0090562A">
        <w:rPr>
          <w:rtl/>
        </w:rPr>
        <w:t xml:space="preserve"> - </w:t>
      </w:r>
      <w:r w:rsidRPr="0090562A">
        <w:rPr>
          <w:rFonts w:hint="cs"/>
          <w:rtl/>
        </w:rPr>
        <w:t>נ</w:t>
      </w:r>
      <w:r w:rsidRPr="0090562A">
        <w:rPr>
          <w:rtl/>
        </w:rPr>
        <w:t>"</w:t>
      </w:r>
      <w:r w:rsidRPr="0090562A">
        <w:rPr>
          <w:rFonts w:hint="cs"/>
          <w:rtl/>
        </w:rPr>
        <w:t>ז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קצה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רשימה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שנכתבה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לצורך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ענין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128 ---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תוכן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האגרות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כז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תוכן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אגרות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מרן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הגרח</w:t>
      </w:r>
      <w:r w:rsidRPr="0090562A">
        <w:rPr>
          <w:rtl/>
        </w:rPr>
        <w:t>"</w:t>
      </w:r>
      <w:r w:rsidRPr="0090562A">
        <w:rPr>
          <w:rFonts w:hint="cs"/>
          <w:rtl/>
        </w:rPr>
        <w:t>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זצ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אגרת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מרן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זללה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לאה</w:t>
      </w:r>
      <w:r w:rsidRPr="0090562A">
        <w:rPr>
          <w:rtl/>
        </w:rPr>
        <w:t>"</w:t>
      </w:r>
      <w:r w:rsidRPr="0090562A">
        <w:rPr>
          <w:rFonts w:hint="cs"/>
          <w:rtl/>
        </w:rPr>
        <w:t>ק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לדון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איסור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השחיטה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באשכנז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הקמת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אהל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</w:t>
      </w:r>
      <w:r w:rsidRPr="0090562A">
        <w:rPr>
          <w:rtl/>
        </w:rPr>
        <w:t>"</w:t>
      </w:r>
      <w:r w:rsidRPr="0090562A">
        <w:rPr>
          <w:rFonts w:hint="cs"/>
          <w:rtl/>
        </w:rPr>
        <w:t>ח</w:t>
      </w:r>
      <w:r w:rsidRPr="0090562A">
        <w:rPr>
          <w:rtl/>
        </w:rPr>
        <w:t xml:space="preserve"> - </w:t>
      </w:r>
      <w:r w:rsidRPr="0090562A">
        <w:rPr>
          <w:rFonts w:hint="cs"/>
          <w:rtl/>
        </w:rPr>
        <w:t>חלילה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להעלות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הדעת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להביא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עצמות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הגר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זללה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לאה</w:t>
      </w:r>
      <w:r w:rsidRPr="0090562A">
        <w:rPr>
          <w:rtl/>
        </w:rPr>
        <w:t>"</w:t>
      </w:r>
      <w:r w:rsidRPr="0090562A">
        <w:rPr>
          <w:rFonts w:hint="cs"/>
          <w:rtl/>
        </w:rPr>
        <w:t>ק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ד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מכתב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פרטי</w:t>
      </w:r>
      <w:r w:rsidRPr="0090562A">
        <w:rPr>
          <w:rtl/>
        </w:rPr>
        <w:t xml:space="preserve"> - </w:t>
      </w:r>
      <w:r w:rsidRPr="0090562A">
        <w:rPr>
          <w:rFonts w:hint="cs"/>
          <w:rtl/>
        </w:rPr>
        <w:t>ואודות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האהל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בעניני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ציבור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שונים</w:t>
      </w:r>
      <w:r w:rsidRPr="0090562A">
        <w:rPr>
          <w:rtl/>
        </w:rPr>
        <w:t xml:space="preserve"> - </w:t>
      </w:r>
      <w:r w:rsidRPr="0090562A">
        <w:rPr>
          <w:rFonts w:hint="cs"/>
          <w:rtl/>
        </w:rPr>
        <w:t>וע</w:t>
      </w:r>
      <w:r w:rsidRPr="0090562A">
        <w:rPr>
          <w:rtl/>
        </w:rPr>
        <w:t>"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סיוע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לשומרי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שמיטה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למחות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המגמה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ליסד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מדרש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לרבנים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ומה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לעשות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לקדם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הרעה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מכתב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פרטי</w:t>
      </w:r>
      <w:r w:rsidRPr="0090562A">
        <w:rPr>
          <w:rtl/>
        </w:rPr>
        <w:t xml:space="preserve"> - </w:t>
      </w:r>
      <w:r w:rsidRPr="0090562A">
        <w:rPr>
          <w:rFonts w:hint="cs"/>
          <w:rtl/>
        </w:rPr>
        <w:t>עסק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מצוה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כתיבת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</w:t>
      </w:r>
      <w:r w:rsidRPr="0090562A">
        <w:rPr>
          <w:rtl/>
        </w:rPr>
        <w:t>"</w:t>
      </w:r>
      <w:r w:rsidRPr="0090562A">
        <w:rPr>
          <w:rFonts w:hint="cs"/>
          <w:rtl/>
        </w:rPr>
        <w:t>ח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זללה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ח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העברת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קבוץ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אדמת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קק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129 ---</w:t>
      </w:r>
      <w:r>
        <w:rPr>
          <w:rFonts w:cs="FrankRuehl"/>
          <w:rtl/>
        </w:rPr>
        <w:t xml:space="preserve"> 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130 ---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יקירי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וחביבי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שיחי</w:t>
      </w:r>
      <w:r w:rsidRPr="0090562A">
        <w:rPr>
          <w:rtl/>
        </w:rPr>
        <w:t xml:space="preserve">', </w:t>
      </w:r>
      <w:r w:rsidRPr="0090562A">
        <w:rPr>
          <w:rFonts w:hint="cs"/>
          <w:rtl/>
        </w:rPr>
        <w:t>שלו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רב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במדה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ידועה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הטלתי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עצמי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ההתענינות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בשביל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סיפוק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נפשך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והנחת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רוחך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אפשר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שתקדים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לקראתנו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בחפץ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תצפה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לעזרה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מצדנו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ואז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יקל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להשתתף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עמך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נפיק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ממך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מקוים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אמרו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ברכות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</w:t>
      </w:r>
      <w:r w:rsidRPr="0090562A">
        <w:rPr>
          <w:rtl/>
        </w:rPr>
        <w:t>"</w:t>
      </w:r>
      <w:r w:rsidRPr="0090562A">
        <w:rPr>
          <w:rFonts w:hint="cs"/>
          <w:rtl/>
        </w:rPr>
        <w:t>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ראית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שדברי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חביבין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עליו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פזר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כו</w:t>
      </w:r>
      <w:r w:rsidRPr="0090562A">
        <w:rPr>
          <w:rtl/>
        </w:rPr>
        <w:t xml:space="preserve">', </w:t>
      </w:r>
      <w:r w:rsidRPr="0090562A">
        <w:rPr>
          <w:rFonts w:hint="cs"/>
          <w:rtl/>
        </w:rPr>
        <w:t>הזיווג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החכמה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האדם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אפשר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בלי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כמיהה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ותיאבון</w:t>
      </w:r>
      <w:r w:rsidRPr="0090562A">
        <w:rPr>
          <w:rtl/>
        </w:rPr>
        <w:t>, "</w:t>
      </w:r>
      <w:r w:rsidRPr="0090562A">
        <w:rPr>
          <w:rFonts w:hint="cs"/>
          <w:rtl/>
        </w:rPr>
        <w:t>דברי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חביבין</w:t>
      </w:r>
      <w:r w:rsidRPr="0090562A">
        <w:rPr>
          <w:rtl/>
        </w:rPr>
        <w:t xml:space="preserve">", </w:t>
      </w:r>
      <w:r w:rsidRPr="0090562A">
        <w:rPr>
          <w:rFonts w:hint="cs"/>
          <w:rtl/>
        </w:rPr>
        <w:t>כח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החיבה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פותח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המוח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לבלוע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חכמה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ודעת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אמרו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יתן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באהבה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שאהב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בוז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יבוזו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החיים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ירק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מדברי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ניתן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לאכילה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בהיותו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מעופר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בעפר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אדמתו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מתקו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החיים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מריקתם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ושטיפתם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נעמו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החיים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המזהירים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מכיר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מצבך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הקשה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נפש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עדינה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מגעגעת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החיים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הנבחרים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והמצוה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נפש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נכספת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צמאה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וערגה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תועה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במדבר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מים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וזולת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הרואה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מצטער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המחזה</w:t>
      </w:r>
      <w:r w:rsidRPr="0090562A">
        <w:rPr>
          <w:rtl/>
        </w:rPr>
        <w:t>,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131 ---</w:t>
      </w:r>
      <w:r>
        <w:rPr>
          <w:rFonts w:cs="FrankRuehl"/>
          <w:rtl/>
        </w:rPr>
        <w:t xml:space="preserve"> </w:t>
      </w:r>
    </w:p>
    <w:p w14:paraId="1AEFC233" w14:textId="77777777" w:rsidR="00DE358E" w:rsidRDefault="0090562A" w:rsidP="00DE358E">
      <w:pPr>
        <w:pStyle w:val="1"/>
        <w:bidi/>
        <w:rPr>
          <w:rFonts w:cs="FrankRuehl"/>
          <w:rtl/>
        </w:rPr>
      </w:pPr>
      <w:r w:rsidRPr="0090562A">
        <w:rPr>
          <w:rFonts w:hint="cs"/>
          <w:rtl/>
        </w:rPr>
        <w:t>קובץ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אגרות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מאת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מרן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חזון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זללה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חלק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שלישי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ובסופו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נלוה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קצת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מאגרות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מרן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הגרח</w:t>
      </w:r>
      <w:r w:rsidRPr="0090562A">
        <w:rPr>
          <w:rtl/>
        </w:rPr>
        <w:t>"</w:t>
      </w:r>
      <w:r w:rsidRPr="0090562A">
        <w:rPr>
          <w:rFonts w:hint="cs"/>
          <w:rtl/>
        </w:rPr>
        <w:t>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זצ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גרארזענסקי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מרן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זללה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הרב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lastRenderedPageBreak/>
        <w:t>גריינימן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עיה</w:t>
      </w:r>
      <w:r w:rsidRPr="0090562A">
        <w:rPr>
          <w:rtl/>
        </w:rPr>
        <w:t>"</w:t>
      </w:r>
      <w:r w:rsidRPr="0090562A">
        <w:rPr>
          <w:rFonts w:hint="cs"/>
          <w:rtl/>
        </w:rPr>
        <w:t>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</w:t>
      </w:r>
      <w:r w:rsidRPr="0090562A">
        <w:rPr>
          <w:rtl/>
        </w:rPr>
        <w:t>"</w:t>
      </w:r>
      <w:r w:rsidRPr="0090562A">
        <w:rPr>
          <w:rFonts w:hint="cs"/>
          <w:rtl/>
        </w:rPr>
        <w:t>ו</w:t>
      </w:r>
      <w:r w:rsidRPr="0090562A">
        <w:rPr>
          <w:rtl/>
        </w:rPr>
        <w:t xml:space="preserve"> / </w:t>
      </w:r>
      <w:r w:rsidRPr="0090562A">
        <w:rPr>
          <w:rFonts w:hint="cs"/>
          <w:rtl/>
        </w:rPr>
        <w:t>שנת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תש</w:t>
      </w:r>
      <w:r w:rsidRPr="0090562A">
        <w:rPr>
          <w:rtl/>
        </w:rPr>
        <w:t>"</w:t>
      </w:r>
      <w:r w:rsidRPr="0090562A">
        <w:rPr>
          <w:rFonts w:hint="cs"/>
          <w:rtl/>
        </w:rPr>
        <w:t>נ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לפ</w:t>
      </w:r>
      <w:r w:rsidRPr="0090562A">
        <w:rPr>
          <w:rtl/>
        </w:rPr>
        <w:t>"</w:t>
      </w:r>
      <w:r w:rsidRPr="0090562A">
        <w:rPr>
          <w:rFonts w:hint="cs"/>
          <w:rtl/>
        </w:rPr>
        <w:t>ק</w:t>
      </w:r>
      <w:r>
        <w:rPr>
          <w:rFonts w:cs="FrankRuehl"/>
          <w:rtl/>
        </w:rPr>
        <w:t xml:space="preserve"> </w:t>
      </w:r>
    </w:p>
    <w:p w14:paraId="5C6A8880" w14:textId="77777777" w:rsidR="00DE358E" w:rsidRDefault="0090562A" w:rsidP="00C629EA">
      <w:pPr>
        <w:jc w:val="both"/>
        <w:rPr>
          <w:rtl/>
        </w:rPr>
      </w:pP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132 ---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קוצן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אנרות</w:t>
      </w:r>
    </w:p>
    <w:p w14:paraId="790617AD" w14:textId="7AF9CE41" w:rsidR="0090562A" w:rsidRDefault="0090562A" w:rsidP="00C629EA">
      <w:pPr>
        <w:jc w:val="both"/>
        <w:rPr>
          <w:rtl/>
        </w:rPr>
      </w:pP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נוצרה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באשמת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המורים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מלאו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הריק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השכילו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לשכלל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נאמן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בשביל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נפש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שוקקת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ואמנם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רפואתך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בטוחה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שקידת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וחדות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לימודה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הבקיאות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אמונה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בהירה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ואמתית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אבל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זרמת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הגסות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וחזקת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הבטלה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עיפרו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והבדילו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בינך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ובין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אוריתא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והשטן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הטה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שטף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הרהורים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מדריכי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מנוחתך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להסב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ליאש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לכך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מלחמתך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רצוני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לומר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מלחמתנו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אויביך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ולולא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שבאת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בשארית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כחך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לעזרתנו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נוכל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רצוני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לקבוע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הדיבור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בקירוב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ליסודי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האמונה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האדם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והרפיון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בבחינת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המושגים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עיקרי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האמונה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שרש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המחלה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שנתנה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למחשבות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שלילות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והרהורי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דברים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בטלים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להכנס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לחדרי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הלב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אחשוב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לנכון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לדחות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לשעה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יותר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טובה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ומוצלחת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אחרי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חיצי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פלפולי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דאוריתא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ימתיקו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רוחותיך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ויפתחו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שערי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אורה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בנפשך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היקרה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ואסתפק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עכשו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במכתבי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הבטחתי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ולהתענג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באהבה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להשתעשע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התקוה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לראותך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בשמחת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הדו</w:t>
      </w:r>
      <w:r w:rsidRPr="0090562A">
        <w:rPr>
          <w:rtl/>
        </w:rPr>
        <w:t>"</w:t>
      </w:r>
      <w:r w:rsidRPr="0090562A">
        <w:rPr>
          <w:rFonts w:hint="cs"/>
          <w:rtl/>
        </w:rPr>
        <w:t>ש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</w:p>
    <w:p w14:paraId="670A737B" w14:textId="77777777" w:rsidR="00DE358E" w:rsidRDefault="0090562A" w:rsidP="00C629EA">
      <w:pPr>
        <w:jc w:val="both"/>
        <w:rPr>
          <w:rFonts w:cs="FrankRuehl"/>
          <w:rtl/>
        </w:rPr>
      </w:pPr>
      <w:r>
        <w:rPr>
          <w:rFonts w:hint="cs"/>
          <w:rtl/>
        </w:rPr>
        <w:br/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133 ---</w:t>
      </w:r>
    </w:p>
    <w:p w14:paraId="0696CA5B" w14:textId="77777777" w:rsidR="00DE358E" w:rsidRDefault="0090562A" w:rsidP="00DE358E">
      <w:pPr>
        <w:pStyle w:val="2"/>
        <w:bidi/>
        <w:rPr>
          <w:rtl/>
        </w:rPr>
      </w:pP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תורה</w:t>
      </w:r>
    </w:p>
    <w:p w14:paraId="0F4590BE" w14:textId="77777777" w:rsidR="00DE358E" w:rsidRDefault="0090562A" w:rsidP="00DE358E">
      <w:pPr>
        <w:pStyle w:val="3"/>
        <w:bidi/>
        <w:rPr>
          <w:rtl/>
        </w:rPr>
      </w:pP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</w:t>
      </w:r>
      <w:r w:rsidRPr="0090562A">
        <w:rPr>
          <w:rtl/>
        </w:rPr>
        <w:t>.</w:t>
      </w:r>
    </w:p>
    <w:p w14:paraId="49E04BAA" w14:textId="61DDA666" w:rsidR="00DE358E" w:rsidRDefault="0090562A" w:rsidP="00C629EA">
      <w:pPr>
        <w:jc w:val="both"/>
        <w:rPr>
          <w:rtl/>
        </w:rPr>
      </w:pP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- - </w:t>
      </w:r>
      <w:r w:rsidRPr="0090562A">
        <w:rPr>
          <w:rFonts w:hint="cs"/>
          <w:rtl/>
        </w:rPr>
        <w:t>הנה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דרך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לדחות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סוגיות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ולומר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דאזלי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אליבי</w:t>
      </w:r>
      <w:r w:rsidRPr="0090562A">
        <w:rPr>
          <w:rtl/>
        </w:rPr>
        <w:t>'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דפלוני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הפריזו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שדבר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יתכן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באופן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שהוא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פשוט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ומוכרח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לחכם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ומבין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ובכגון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אמרו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תורה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עניים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במקום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ועשירים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במקום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ובודאי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אפשר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לעמוד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סוגיא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בלתי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ידיעת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</w:t>
      </w:r>
      <w:r w:rsidRPr="0090562A">
        <w:rPr>
          <w:rtl/>
        </w:rPr>
        <w:t>"</w:t>
      </w:r>
      <w:r w:rsidRPr="0090562A">
        <w:rPr>
          <w:rFonts w:hint="cs"/>
          <w:rtl/>
        </w:rPr>
        <w:t>ס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וסמכו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מוסרי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שיזכו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לסוף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הדברים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החכמים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שבכל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דור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אחרי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בקיאותם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היקף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ההלכה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ההלכות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מקצעותיה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המסתעפים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לומר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סוגיא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אליבא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דפלוני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באופן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שאינו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מוכרח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וכש</w:t>
      </w:r>
      <w:r w:rsidRPr="0090562A">
        <w:rPr>
          <w:rtl/>
        </w:rPr>
        <w:t>"</w:t>
      </w:r>
      <w:r w:rsidRPr="0090562A">
        <w:rPr>
          <w:rFonts w:hint="cs"/>
          <w:rtl/>
        </w:rPr>
        <w:t>כ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באופן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מוזר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יתכן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מוסרי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וכבר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הזהירו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תאמר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שסופו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להשמע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ואיך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יתכן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שיאמרו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סתם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לר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אליבא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דהלכתא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הוזכר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בתלמוד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מחלוקתן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ויסמכו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שנבין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כהלכתא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אליבא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דר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בירושלמי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דכרים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כאלה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פורצים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עיקר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ידיעת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וענין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הגה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בגמ</w:t>
      </w:r>
      <w:r w:rsidRPr="0090562A">
        <w:rPr>
          <w:rtl/>
        </w:rPr>
        <w:t xml:space="preserve">', </w:t>
      </w:r>
      <w:r w:rsidRPr="0090562A">
        <w:rPr>
          <w:rFonts w:hint="cs"/>
          <w:rtl/>
        </w:rPr>
        <w:t>אף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דלכאורה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רחוק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במקום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דלא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מצינו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שינוי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גרסאות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מכל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מקום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כיוצא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בו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כי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רב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הצרות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והגירושים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גרמו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נמצא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lastRenderedPageBreak/>
        <w:t>בעיר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במדינה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רק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ספר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נטשטש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בדרכו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שבעל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נשתמרה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השגחתו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יתברך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והרבה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פעמים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הוגה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חכמים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ונפלה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מחלוקת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בהגה</w:t>
      </w:r>
      <w:r w:rsidRPr="0090562A">
        <w:rPr>
          <w:rtl/>
        </w:rPr>
        <w:t xml:space="preserve">', </w:t>
      </w:r>
      <w:r w:rsidRPr="0090562A">
        <w:rPr>
          <w:rFonts w:hint="cs"/>
          <w:rtl/>
        </w:rPr>
        <w:t>וגם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בהשגחתו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יתברך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בעונש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שכחת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134 ---</w:t>
      </w:r>
      <w:r>
        <w:rPr>
          <w:rFonts w:cs="FrankRuehl"/>
          <w:rtl/>
        </w:rPr>
        <w:t xml:space="preserve"> </w:t>
      </w:r>
      <w:r w:rsidR="00C629EA">
        <w:rPr>
          <w:rFonts w:hint="cs"/>
          <w:rtl/>
        </w:rPr>
        <w:t xml:space="preserve"> ==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ובהמתקת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שיהי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אלו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ואלו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דא</w:t>
      </w:r>
      <w:r w:rsidRPr="0090562A">
        <w:rPr>
          <w:rtl/>
        </w:rPr>
        <w:t>"</w:t>
      </w:r>
      <w:r w:rsidRPr="0090562A">
        <w:rPr>
          <w:rFonts w:hint="cs"/>
          <w:rtl/>
        </w:rPr>
        <w:t>ח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ונתגלה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טפחים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מהתורה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פ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גרסאות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חלוקות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והרבה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פעמים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נפסקו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הדינים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היוצאים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הגרסאות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במקרה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נעשו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ומובטחנו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נפלה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טעות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שבע</w:t>
      </w:r>
      <w:r w:rsidRPr="0090562A">
        <w:rPr>
          <w:rtl/>
        </w:rPr>
        <w:t>"</w:t>
      </w:r>
      <w:r w:rsidRPr="0090562A">
        <w:rPr>
          <w:rFonts w:hint="cs"/>
          <w:rtl/>
        </w:rPr>
        <w:t>פ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נתגלה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הרמב</w:t>
      </w:r>
      <w:r w:rsidRPr="0090562A">
        <w:rPr>
          <w:rtl/>
        </w:rPr>
        <w:t>"</w:t>
      </w:r>
      <w:r w:rsidRPr="0090562A">
        <w:rPr>
          <w:rFonts w:hint="cs"/>
          <w:rtl/>
        </w:rPr>
        <w:t>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שהסכים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הגה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אחרת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הסכימו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החכמים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שקדמוהו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ואנחנו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שינוי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הגרסאות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במקום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שנפלה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מחלוקת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אבל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כשהסכימו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כלם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מסרו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סתמא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הגירסא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שהסכימו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עליה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רחוק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שהר</w:t>
      </w:r>
      <w:r w:rsidRPr="0090562A">
        <w:rPr>
          <w:rtl/>
        </w:rPr>
        <w:t>"</w:t>
      </w:r>
      <w:r w:rsidRPr="0090562A">
        <w:rPr>
          <w:rFonts w:hint="cs"/>
          <w:rtl/>
        </w:rPr>
        <w:t>מ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הסכים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גירסא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אחרת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אך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גירסאות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יתכן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נתגלה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ועיין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חגיגה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ב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שמא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יאמר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אדם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היאך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לומד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תורה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מעתה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חה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הראשונים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וגם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הגרסאות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ג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אחדשה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-- </w:t>
      </w:r>
      <w:r w:rsidRPr="0090562A">
        <w:rPr>
          <w:rFonts w:hint="cs"/>
          <w:rtl/>
        </w:rPr>
        <w:t>מחתימי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התלמוד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שקדו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למסור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שבע</w:t>
      </w:r>
      <w:r w:rsidRPr="0090562A">
        <w:rPr>
          <w:rtl/>
        </w:rPr>
        <w:t>"</w:t>
      </w:r>
      <w:r w:rsidRPr="0090562A">
        <w:rPr>
          <w:rFonts w:hint="cs"/>
          <w:rtl/>
        </w:rPr>
        <w:t>פ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והעמיקו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בבחינות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השכליות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שיבואו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לקבל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מתלמודם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הכתוב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שנאמרו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כאילו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אגב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גררא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לקחו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בחשבון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ובחנו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דבריהם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135 ---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תורפ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מספיקים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לתלמידים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הבאים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אחריהם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ומנקודה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עלינו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להתעלם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שננסים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אנחנו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ומנקודה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כתבתי</w:t>
      </w:r>
      <w:r w:rsidRPr="0090562A">
        <w:rPr>
          <w:rtl/>
        </w:rPr>
        <w:t xml:space="preserve"> - -</w:t>
      </w:r>
    </w:p>
    <w:p w14:paraId="388DAA37" w14:textId="77777777" w:rsidR="00DE358E" w:rsidRDefault="0090562A" w:rsidP="00C629EA">
      <w:pPr>
        <w:jc w:val="both"/>
        <w:rPr>
          <w:rtl/>
        </w:rPr>
      </w:pP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ד</w:t>
      </w:r>
      <w:r w:rsidRPr="0090562A">
        <w:rPr>
          <w:rtl/>
        </w:rPr>
        <w:t>.</w:t>
      </w:r>
    </w:p>
    <w:p w14:paraId="06800317" w14:textId="3CC3A495" w:rsidR="0090562A" w:rsidRDefault="0090562A" w:rsidP="00DE358E">
      <w:pPr>
        <w:rPr>
          <w:rtl/>
        </w:rPr>
      </w:pP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רב</w:t>
      </w:r>
      <w:r>
        <w:rPr>
          <w:rFonts w:cs="FrankRuehl"/>
          <w:rtl/>
        </w:rPr>
        <w:t xml:space="preserve"> </w:t>
      </w:r>
      <w:r w:rsidRPr="00DE358E">
        <w:rPr>
          <w:rFonts w:hint="cs"/>
          <w:rtl/>
        </w:rPr>
        <w:t>אחדשה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באהבה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זכיתי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בספרם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חשבון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השמיטה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וכמדומני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שהנטי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אל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החומרא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היטתם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מחומרא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לקולא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בקביעות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גדרי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המשפט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במשפטי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בלימודה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ובבירור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פרטיה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) </w:t>
      </w:r>
      <w:r w:rsidRPr="0090562A">
        <w:rPr>
          <w:rFonts w:hint="cs"/>
          <w:rtl/>
        </w:rPr>
        <w:t>יסדו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מחלוקת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חדשה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בישראל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שיש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אומרים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שהעולם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צעיר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שתי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ממניננו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תרצ</w:t>
      </w:r>
      <w:r w:rsidRPr="0090562A">
        <w:rPr>
          <w:rtl/>
        </w:rPr>
        <w:t>"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, - -. </w:t>
      </w:r>
      <w:r w:rsidRPr="0090562A">
        <w:rPr>
          <w:rFonts w:hint="cs"/>
          <w:rtl/>
        </w:rPr>
        <w:t>והנה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מיסודי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הקבלה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ואסרו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לומר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מרבו</w:t>
      </w:r>
      <w:r w:rsidRPr="0090562A">
        <w:rPr>
          <w:rtl/>
        </w:rPr>
        <w:t xml:space="preserve">*, </w:t>
      </w:r>
      <w:r w:rsidRPr="0090562A">
        <w:rPr>
          <w:rFonts w:hint="cs"/>
          <w:rtl/>
        </w:rPr>
        <w:t>ופי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הגר</w:t>
      </w:r>
      <w:r w:rsidRPr="0090562A">
        <w:rPr>
          <w:rtl/>
        </w:rPr>
        <w:t>"</w:t>
      </w:r>
      <w:r w:rsidRPr="0090562A">
        <w:rPr>
          <w:rFonts w:hint="cs"/>
          <w:rtl/>
        </w:rPr>
        <w:t>ח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מולזין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דהיינו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לעשות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מחודש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שניכרת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היתה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דעת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רבו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הפכו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ואחרי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שמענו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מעולם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מרבותינו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שאומר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וכ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הביא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מפורש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רה</w:t>
      </w:r>
      <w:r w:rsidRPr="0090562A">
        <w:rPr>
          <w:rtl/>
        </w:rPr>
        <w:t>"</w:t>
      </w:r>
      <w:r w:rsidRPr="0090562A">
        <w:rPr>
          <w:rFonts w:hint="cs"/>
          <w:rtl/>
        </w:rPr>
        <w:t>ג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וראב</w:t>
      </w:r>
      <w:r w:rsidRPr="0090562A">
        <w:rPr>
          <w:rtl/>
        </w:rPr>
        <w:t>"</w:t>
      </w:r>
      <w:r w:rsidRPr="0090562A">
        <w:rPr>
          <w:rFonts w:hint="cs"/>
          <w:rtl/>
        </w:rPr>
        <w:t>ח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שאין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כאן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מחלוקת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חילוק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התכנית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ללימוד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איך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רשות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לחדש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מחלוקת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רבת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ערך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רמז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מקור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בדותא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ולהאריך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וליחס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לחז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ליחס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לבעלי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העברונות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היפוך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עדות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רה</w:t>
      </w:r>
      <w:r w:rsidRPr="0090562A">
        <w:rPr>
          <w:rtl/>
        </w:rPr>
        <w:t>"</w:t>
      </w:r>
      <w:r w:rsidRPr="0090562A">
        <w:rPr>
          <w:rFonts w:hint="cs"/>
          <w:rtl/>
        </w:rPr>
        <w:t>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ascii="Arial" w:hAnsi="Arial" w:cs="Arial" w:hint="cs"/>
          <w:rtl/>
        </w:rPr>
        <w:t>●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ברכות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כז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</w:t>
      </w:r>
      <w:r w:rsidRPr="0090562A">
        <w:rPr>
          <w:rtl/>
        </w:rPr>
        <w:t>'.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136 ---</w:t>
      </w:r>
      <w:r>
        <w:rPr>
          <w:rFonts w:cs="FrankRuehl"/>
          <w:rtl/>
        </w:rPr>
        <w:t xml:space="preserve"> </w:t>
      </w:r>
      <w:r w:rsidR="00C629EA">
        <w:rPr>
          <w:rFonts w:hint="cs"/>
          <w:rtl/>
        </w:rPr>
        <w:t xml:space="preserve"> ==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העיקר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שכחתי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לכוף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היצר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להשתעבד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לתורה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ולכלי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להסיח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דעת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מבקשת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עצות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ותחכולות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להקל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הטבע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הענין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העמל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בתורה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להרגיל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המחשכה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האמת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המפורסם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מאורעות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האדם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המקיף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ומכיל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מציאות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מוחשית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ומושכלת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זולתו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ית</w:t>
      </w:r>
      <w:r w:rsidRPr="0090562A">
        <w:rPr>
          <w:rtl/>
        </w:rPr>
        <w:t xml:space="preserve">', </w:t>
      </w:r>
      <w:r w:rsidRPr="0090562A">
        <w:rPr>
          <w:rFonts w:hint="cs"/>
          <w:rtl/>
        </w:rPr>
        <w:t>ונשיאת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ית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מחזרת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תשועה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הדכר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הנשא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ית</w:t>
      </w:r>
      <w:r w:rsidRPr="0090562A">
        <w:rPr>
          <w:rtl/>
        </w:rPr>
        <w:t xml:space="preserve">', </w:t>
      </w:r>
      <w:r w:rsidRPr="0090562A">
        <w:rPr>
          <w:rFonts w:hint="cs"/>
          <w:rtl/>
        </w:rPr>
        <w:t>ואף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לעבודתו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ית</w:t>
      </w:r>
      <w:r w:rsidRPr="0090562A">
        <w:rPr>
          <w:rtl/>
        </w:rPr>
        <w:t xml:space="preserve">', </w:t>
      </w:r>
      <w:r w:rsidRPr="0090562A">
        <w:rPr>
          <w:rFonts w:hint="cs"/>
          <w:rtl/>
        </w:rPr>
        <w:t>וללמוד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ואחתום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>'.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ג־ז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כסלו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תרצ</w:t>
      </w:r>
      <w:r w:rsidRPr="0090562A">
        <w:rPr>
          <w:rtl/>
        </w:rPr>
        <w:t>"</w:t>
      </w:r>
      <w:r w:rsidRPr="0090562A">
        <w:rPr>
          <w:rFonts w:hint="cs"/>
          <w:rtl/>
        </w:rPr>
        <w:t>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עתה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הגיעני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מכתבך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הארוך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ומפני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רפיון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הבריאות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ויסורי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הגוף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התמידיים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אצלי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מנעורי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מעיין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בהבלגה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היסורים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שעה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ראוי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לעיין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ומה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שנשאתי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ונתתי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עכשו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מעכ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שליט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מחסדיו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ית</w:t>
      </w:r>
      <w:r w:rsidRPr="0090562A">
        <w:rPr>
          <w:rtl/>
        </w:rPr>
        <w:t xml:space="preserve">', </w:t>
      </w:r>
      <w:r w:rsidRPr="0090562A">
        <w:rPr>
          <w:rFonts w:hint="cs"/>
          <w:rtl/>
        </w:rPr>
        <w:t>שדבריך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העמוקים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נותגים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אמץ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לעיין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וביחוד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שאזניך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קשובות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חזון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בלתי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נפרץ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ולזאת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עדיין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קראתי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בדבריך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קריאה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ראוי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רק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בדילוג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ראוי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עדיין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lastRenderedPageBreak/>
        <w:t>לדבר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מסופקני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נבוא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לעמק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השוה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כאן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מכריעים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שיקול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דעת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137 ---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תורס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לז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והנני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מברכו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בברכת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בכוח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וחליפת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כח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לעיין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ולברר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שמעתתא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לסעיפיה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ולדיניה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עיקר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עמלה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שהגדילו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חכמים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ענינה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כנפשו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ונפש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באהבה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</w:p>
    <w:p w14:paraId="33A93AA7" w14:textId="5CC69252" w:rsidR="0090562A" w:rsidRDefault="0090562A" w:rsidP="00C629EA">
      <w:pPr>
        <w:jc w:val="both"/>
        <w:rPr>
          <w:rtl/>
        </w:rPr>
      </w:pPr>
      <w:r>
        <w:rPr>
          <w:rFonts w:hint="cs"/>
          <w:rtl/>
        </w:rPr>
        <w:br/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ז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רב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יקרתו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הראשון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והשני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הגיעני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מלאתי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חפצי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להחזיר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עד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עתה</w:t>
      </w:r>
      <w:r w:rsidRPr="0090562A">
        <w:rPr>
          <w:rtl/>
        </w:rPr>
        <w:t xml:space="preserve">! </w:t>
      </w:r>
      <w:r w:rsidRPr="0090562A">
        <w:rPr>
          <w:rFonts w:hint="cs"/>
          <w:rtl/>
        </w:rPr>
        <w:t>וכבר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הודיעני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הסכים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בהכנה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שלימה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לתת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רשות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השתיקה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ולדון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לכף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זכות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ובמכתב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הראשון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קראתי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עיינתי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ומכתב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קראתיו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ונכנסתי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במקצת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יוסיף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יקירי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שיחי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לעיין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ימצא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במכתבו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הצורך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כידוע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סוגית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הגמ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היא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המכריעה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ותוספתא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נגד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הסוגיא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בגמ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ולא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הוכאה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בגמ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דוחים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הפוסקים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ומוכיחים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הובאה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בגמ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דלא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מתגיא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ר</w:t>
      </w:r>
      <w:r w:rsidRPr="0090562A">
        <w:rPr>
          <w:rtl/>
        </w:rPr>
        <w:t>"</w:t>
      </w:r>
      <w:r w:rsidRPr="0090562A">
        <w:rPr>
          <w:rFonts w:hint="cs"/>
          <w:rtl/>
        </w:rPr>
        <w:t>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ור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קבלה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בפי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הראשונים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באנו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מעצמנו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לדחות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סוגית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הגמ</w:t>
      </w:r>
      <w:r w:rsidRPr="0090562A">
        <w:rPr>
          <w:rtl/>
        </w:rPr>
        <w:t xml:space="preserve">', </w:t>
      </w:r>
      <w:r w:rsidRPr="0090562A">
        <w:rPr>
          <w:rFonts w:hint="cs"/>
          <w:rtl/>
        </w:rPr>
        <w:t>הרי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הירוס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ביסוד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המצוי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עתה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בידינו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138 ---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נח</w:t>
      </w:r>
      <w:r>
        <w:rPr>
          <w:rFonts w:cs="FrankRuehl"/>
          <w:rtl/>
        </w:rPr>
        <w:t xml:space="preserve"> </w:t>
      </w:r>
      <w:r w:rsidR="00C629EA">
        <w:rPr>
          <w:rFonts w:hint="cs"/>
          <w:rtl/>
        </w:rPr>
        <w:t xml:space="preserve"> ==</w:t>
      </w: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- - </w:t>
      </w:r>
      <w:r w:rsidRPr="0090562A">
        <w:rPr>
          <w:rFonts w:hint="cs"/>
          <w:rtl/>
        </w:rPr>
        <w:t>והנה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נלאיתי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ומוכרחני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להפסיק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שעה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רצוני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לאחר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מכתבי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ואחתום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באהבה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</w:t>
      </w:r>
      <w:r w:rsidRPr="0090562A">
        <w:rPr>
          <w:rtl/>
        </w:rPr>
        <w:t xml:space="preserve">', </w:t>
      </w:r>
      <w:r w:rsidRPr="0090562A">
        <w:rPr>
          <w:rFonts w:hint="cs"/>
          <w:rtl/>
        </w:rPr>
        <w:t>כ</w:t>
      </w:r>
      <w:r w:rsidRPr="0090562A">
        <w:rPr>
          <w:rtl/>
        </w:rPr>
        <w:t>"</w:t>
      </w:r>
      <w:r w:rsidRPr="0090562A">
        <w:rPr>
          <w:rFonts w:hint="cs"/>
          <w:rtl/>
        </w:rPr>
        <w:t>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אד</w:t>
      </w:r>
      <w:r w:rsidRPr="0090562A">
        <w:rPr>
          <w:rtl/>
        </w:rPr>
        <w:t>"</w:t>
      </w:r>
      <w:r w:rsidRPr="0090562A">
        <w:rPr>
          <w:rFonts w:hint="cs"/>
          <w:rtl/>
        </w:rPr>
        <w:t>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</w:t>
      </w:r>
      <w:r w:rsidRPr="0090562A">
        <w:rPr>
          <w:rtl/>
        </w:rPr>
        <w:t>"</w:t>
      </w:r>
      <w:r w:rsidRPr="0090562A">
        <w:rPr>
          <w:rFonts w:hint="cs"/>
          <w:rtl/>
        </w:rPr>
        <w:t>ח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ח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בע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מוש</w:t>
      </w:r>
      <w:r w:rsidRPr="0090562A">
        <w:rPr>
          <w:rtl/>
        </w:rPr>
        <w:t>"</w:t>
      </w:r>
      <w:r w:rsidRPr="0090562A">
        <w:rPr>
          <w:rFonts w:hint="cs"/>
          <w:rtl/>
        </w:rPr>
        <w:t>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שבט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תרפ</w:t>
      </w:r>
      <w:r w:rsidRPr="0090562A">
        <w:rPr>
          <w:rtl/>
        </w:rPr>
        <w:t>"</w:t>
      </w:r>
      <w:r w:rsidRPr="0090562A">
        <w:rPr>
          <w:rFonts w:hint="cs"/>
          <w:rtl/>
        </w:rPr>
        <w:t>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ווילנא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אהובי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שליט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וברכה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מכתביך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הגיעוני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והאחרון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הגיעני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השבת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ומפני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שחביבין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ופטפוטי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אוריתא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נמנעתי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מהעריך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לפניך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הרהורי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בקראי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מכתבך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האחרון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נזקק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לבקר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צדקת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בעליהם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הדברים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וענין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פוגע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בעיוני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מאלצני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לבררו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לאשורו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והחלטתו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אוהב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ההחלטות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וחביב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בקשתן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נוסף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אתענג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להשתעשע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עמך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נדברנו</w:t>
      </w:r>
      <w:r w:rsidRPr="0090562A">
        <w:rPr>
          <w:rtl/>
        </w:rPr>
        <w:t xml:space="preserve"> --</w:t>
      </w: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* </w:t>
      </w:r>
      <w:r w:rsidRPr="0090562A">
        <w:rPr>
          <w:rFonts w:hint="cs"/>
          <w:rtl/>
        </w:rPr>
        <w:t>נראה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המשך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למכתב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וחבל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דאבדין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139 ---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מורס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לט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ט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רב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שלומים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יקרה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ואמרו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היתה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בשמים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צריך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לעלות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אחריה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ולזאת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נעים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יקירי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שליט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הפעם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בענין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הנידון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בהיות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שבזה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תלוי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הלימוד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זכות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ישראל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בהלכתא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רבתא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לשבתא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כמבואר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</w:t>
      </w:r>
      <w:r w:rsidRPr="0090562A">
        <w:rPr>
          <w:rtl/>
        </w:rPr>
        <w:t xml:space="preserve"> -- </w:t>
      </w:r>
      <w:r w:rsidRPr="0090562A">
        <w:rPr>
          <w:rFonts w:hint="cs"/>
          <w:rtl/>
        </w:rPr>
        <w:t>וכבר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כתבתי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בשבוע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ובטח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הגיעו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הדברים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למכ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אמנם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במכתבי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מוסיף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כלום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רק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רצוני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בבחינת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לישנא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אחרינא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הדוש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באה</w:t>
      </w:r>
      <w:r w:rsidRPr="0090562A">
        <w:rPr>
          <w:rtl/>
        </w:rPr>
        <w:t>"</w:t>
      </w:r>
      <w:r w:rsidRPr="0090562A">
        <w:rPr>
          <w:rFonts w:hint="cs"/>
          <w:rtl/>
        </w:rPr>
        <w:t>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ומחכה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לדבריו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</w:p>
    <w:p w14:paraId="67840B15" w14:textId="0FAC0512" w:rsidR="0090562A" w:rsidRDefault="0090562A" w:rsidP="00C629EA">
      <w:pPr>
        <w:jc w:val="both"/>
        <w:rPr>
          <w:rtl/>
        </w:rPr>
      </w:pPr>
      <w:r>
        <w:rPr>
          <w:rFonts w:hint="cs"/>
          <w:rtl/>
        </w:rPr>
        <w:br/>
      </w:r>
      <w:r>
        <w:rPr>
          <w:rFonts w:cs="FrankRuehl"/>
          <w:rtl/>
        </w:rPr>
        <w:t xml:space="preserve"> </w:t>
      </w:r>
      <w:r w:rsidRPr="0090562A">
        <w:rPr>
          <w:rtl/>
        </w:rPr>
        <w:t>.'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>',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אמנם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נזדמן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שהעט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בידי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והגליון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לפני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ורצוני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להשיב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מכתב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שנשלח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הוריך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נשתהה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בבית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ימים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רבים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כפשוטו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כמדרשו</w:t>
      </w:r>
      <w:r w:rsidRPr="0090562A">
        <w:rPr>
          <w:rtl/>
        </w:rPr>
        <w:t xml:space="preserve"> - </w:t>
      </w:r>
      <w:r w:rsidRPr="0090562A">
        <w:rPr>
          <w:rFonts w:hint="cs"/>
          <w:rtl/>
        </w:rPr>
        <w:t>ימים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שניים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רבים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שלושה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והנני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חפץ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למלאת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מבוקשך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בעיקרו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חיזוק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הלימוד</w:t>
      </w:r>
      <w:r w:rsidRPr="0090562A">
        <w:rPr>
          <w:rtl/>
        </w:rPr>
        <w:t xml:space="preserve">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יותר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נכון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השקידה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מושג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שקידה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תלוי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בהארכת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הזמן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במסירת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האישיות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ונתינת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במתנה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לעיון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וטובה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שעה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בשקידה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והשתוקקות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מרבות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140 ---</w:t>
      </w:r>
      <w:r>
        <w:rPr>
          <w:rFonts w:cs="FrankRuehl"/>
          <w:rtl/>
        </w:rPr>
        <w:t xml:space="preserve"> </w:t>
      </w:r>
      <w:r w:rsidR="00C629EA">
        <w:rPr>
          <w:rFonts w:hint="cs"/>
          <w:rtl/>
        </w:rPr>
        <w:t xml:space="preserve"> ==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בעצלחיים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ואמנם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התמדת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הלימוד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תולדה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מחוייבת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מהשקידה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ההשתדלות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להשגת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השקידה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דורשת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הסכמות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מכריחות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ועריכת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מלחמה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המדות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התאוניות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אמרו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ירגיז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אדם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יצ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יצה</w:t>
      </w:r>
      <w:r w:rsidRPr="0090562A">
        <w:rPr>
          <w:rtl/>
        </w:rPr>
        <w:t>"</w:t>
      </w:r>
      <w:r w:rsidRPr="0090562A">
        <w:rPr>
          <w:rFonts w:hint="cs"/>
          <w:rtl/>
        </w:rPr>
        <w:t>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ובזה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יפגע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האדם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בחינה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תחילתו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וסופו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מתוק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העיקר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לקנות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הקנינים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נקנית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ונשמת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כולם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לסדר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המחשבות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פ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האמת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הצפון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מקרי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האדם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פקודות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מכח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מקיף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lastRenderedPageBreak/>
        <w:t>הנבראים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הדוממים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הצומחים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והחיים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הכחות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פלאות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הטבע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כח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אחד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המציאם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ומקיימם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ומחיה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כולם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ויחוד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שכל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הילוד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הנברא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לבוראו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ית</w:t>
      </w:r>
      <w:r w:rsidRPr="0090562A">
        <w:rPr>
          <w:rtl/>
        </w:rPr>
        <w:t xml:space="preserve">',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פועל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נמרץ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מאורעותיו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להיטיב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עצמו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ולהביא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עליו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הצלחות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שניתן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לחשבן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לטוב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באופן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שע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ההשתלשלות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בריאת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העולם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והאבות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הקדושים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ויציאת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מצרים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ומתן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וא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ובנין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ביהמ</w:t>
      </w:r>
      <w:r w:rsidRPr="0090562A">
        <w:rPr>
          <w:rtl/>
        </w:rPr>
        <w:t>"</w:t>
      </w:r>
      <w:r w:rsidRPr="0090562A">
        <w:rPr>
          <w:rFonts w:hint="cs"/>
          <w:rtl/>
        </w:rPr>
        <w:t>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והגלות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נמצא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עכשיו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יחיד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שרידת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הגלוי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והנסתרת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בידינו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לעלות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למעלה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למשכיל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ולהשגת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עדינות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נפש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המשכלת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ולהתענג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שקצרה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הלשון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להביע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נכנסתי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בדברי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יותר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מדאי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והנני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הפשטות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שבועות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מספר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הפסח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וצריך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להזדרז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ברוח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חדשה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הסכמת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ההתמדה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בזמן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מוגבל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ההסכמה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יותר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תועלת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צריך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לבקש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רחמים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יפגע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במכשולות</w:t>
      </w:r>
      <w:r w:rsidRPr="0090562A">
        <w:rPr>
          <w:rtl/>
        </w:rPr>
        <w:t>,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141 ---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תורס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מח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שההסכמה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שאינה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נקי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מתערובת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פוגעת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כתחבולות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היצר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אך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צריך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להתחזק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המכשולות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שאינם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רק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בתחילתו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וכעין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נסיונות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לאדם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יא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אחדשה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יקרתו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הגיעני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ואפריון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נמטיה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ורשמתי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לדון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ודאי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ראוי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להחמיר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כדברי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כתר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שליט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כח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למחות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לסמוך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גנאי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הנותן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לבעליו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שם</w:t>
      </w:r>
      <w:r w:rsidRPr="0090562A">
        <w:rPr>
          <w:rtl/>
        </w:rPr>
        <w:t xml:space="preserve"> "</w:t>
      </w:r>
      <w:r w:rsidRPr="0090562A">
        <w:rPr>
          <w:rFonts w:hint="cs"/>
          <w:rtl/>
        </w:rPr>
        <w:t>מפקפק</w:t>
      </w:r>
      <w:r w:rsidRPr="0090562A">
        <w:rPr>
          <w:rtl/>
        </w:rPr>
        <w:t xml:space="preserve">",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לכו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לעמל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ובשרירות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יחת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מפני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רבותיו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אבל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בזאת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יתהלל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המתהלל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המוסר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נפשו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ההלכה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לדעת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מקורה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בגמ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יסוד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שנשאר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לפליטה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והר</w:t>
      </w:r>
      <w:r w:rsidRPr="0090562A">
        <w:rPr>
          <w:rtl/>
        </w:rPr>
        <w:t>"</w:t>
      </w:r>
      <w:r w:rsidRPr="0090562A">
        <w:rPr>
          <w:rFonts w:hint="cs"/>
          <w:rtl/>
        </w:rPr>
        <w:t>מ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דברי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</w:t>
      </w:r>
      <w:r w:rsidRPr="0090562A">
        <w:rPr>
          <w:rtl/>
        </w:rPr>
        <w:t>"</w:t>
      </w:r>
      <w:r w:rsidRPr="0090562A">
        <w:rPr>
          <w:rFonts w:hint="cs"/>
          <w:rtl/>
        </w:rPr>
        <w:t>מ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שפסק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כר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היפוך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הקבוע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יחיד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ורבים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הלכה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כרבים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הטריחו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חמורי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עולם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מרן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</w:t>
      </w:r>
      <w:r w:rsidRPr="0090562A">
        <w:rPr>
          <w:rtl/>
        </w:rPr>
        <w:t>"</w:t>
      </w:r>
      <w:r w:rsidRPr="0090562A">
        <w:rPr>
          <w:rFonts w:hint="cs"/>
          <w:rtl/>
        </w:rPr>
        <w:t>מ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והגר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יב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ורב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ישע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ימי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הנעורים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פרשת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דרכים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רצוני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להזכיר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דרכים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השונים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ואני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להאמין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זכית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לטהר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מחשבותיך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142 ---</w:t>
      </w:r>
      <w:r>
        <w:rPr>
          <w:rFonts w:cs="FrankRuehl"/>
          <w:rtl/>
        </w:rPr>
        <w:t xml:space="preserve"> 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143 ---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</w:t>
      </w:r>
      <w:r w:rsidRPr="0090562A">
        <w:rPr>
          <w:rtl/>
        </w:rPr>
        <w:t>3</w:t>
      </w:r>
      <w:r>
        <w:rPr>
          <w:rFonts w:cs="FrankRuehl"/>
          <w:rtl/>
        </w:rPr>
        <w:t xml:space="preserve"> </w:t>
      </w:r>
      <w:r w:rsidR="00C629EA">
        <w:rPr>
          <w:rFonts w:hint="cs"/>
          <w:rtl/>
        </w:rPr>
        <w:t xml:space="preserve"> ==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לדרך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והמצוה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תכלית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בריאת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העולם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שנברא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בשביל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ישראל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שנקרא</w:t>
      </w:r>
      <w:r w:rsidRPr="0090562A">
        <w:rPr>
          <w:rtl/>
        </w:rPr>
        <w:t xml:space="preserve"> "</w:t>
      </w:r>
      <w:r w:rsidRPr="0090562A">
        <w:rPr>
          <w:rFonts w:hint="cs"/>
          <w:rtl/>
        </w:rPr>
        <w:t>ראשית</w:t>
      </w:r>
      <w:r w:rsidRPr="0090562A">
        <w:rPr>
          <w:rtl/>
        </w:rPr>
        <w:t xml:space="preserve">" </w:t>
      </w:r>
      <w:r w:rsidRPr="0090562A">
        <w:rPr>
          <w:rFonts w:hint="cs"/>
          <w:rtl/>
        </w:rPr>
        <w:t>ובשביל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שנקראת</w:t>
      </w:r>
      <w:r w:rsidRPr="0090562A">
        <w:rPr>
          <w:rtl/>
        </w:rPr>
        <w:t xml:space="preserve"> "</w:t>
      </w:r>
      <w:r w:rsidRPr="0090562A">
        <w:rPr>
          <w:rFonts w:hint="cs"/>
          <w:rtl/>
        </w:rPr>
        <w:t>ראשית</w:t>
      </w:r>
      <w:r w:rsidRPr="0090562A">
        <w:rPr>
          <w:rtl/>
        </w:rPr>
        <w:t>",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וכשתזכה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תזכה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להשפיע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אורך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בגי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דורך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ורבים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יהנו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לאורך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ואמנם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מרץ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תצטרך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להשקיע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בדרך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הולך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ואמנם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חתנת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בכשרון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יבטיחך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נצחך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אשריך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ששבת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לישיבה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הק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אחרי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נדודים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חזק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ואמץ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ועשה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חיל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בלימודים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ותהיה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איתן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כצור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חלמיש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לעמוד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משמרתך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תתן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לרוחות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המנשבות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לנגוע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כך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יג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רב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יקרתו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הגיעני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מאד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חפצתי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רצונו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המעכבים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רבים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והנני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רושם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מעט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עיון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מרחב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הסוגיא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ואולי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יתקיים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ישמע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חכם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- - </w:t>
      </w:r>
      <w:r w:rsidRPr="0090562A">
        <w:rPr>
          <w:rFonts w:hint="cs"/>
          <w:rtl/>
        </w:rPr>
        <w:t>ואמנם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בבכורים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מחודש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דחייב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בקריאה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והודאה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שנתברך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מידו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ית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בהאדמה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וזכה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לפירותיה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כנוטל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בידו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ההשתלשלות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הויות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הפירות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ועושה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מצותו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ואחרי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שהעבר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כאן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הנושא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המצוה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עבירה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מקרי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עבירה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שעברה</w:t>
      </w:r>
      <w:r w:rsidRPr="0090562A">
        <w:rPr>
          <w:rtl/>
        </w:rPr>
        <w:t>,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144 ---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תורס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מג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שהרי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כאן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הנושא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ואיך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יודה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לד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שזכה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בגזילה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ולכן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בביכורים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קריאת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התחלת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הנושא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המצוה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הגידול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הנושא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והלכך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ראוי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תאנה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שבכרה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למצות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בכורים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בזמן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ששנאוי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שלה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יד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גליון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הכותב</w:t>
      </w:r>
      <w:r w:rsidRPr="0090562A">
        <w:rPr>
          <w:rtl/>
        </w:rPr>
        <w:t>: "</w:t>
      </w:r>
      <w:r w:rsidRPr="0090562A">
        <w:rPr>
          <w:rFonts w:hint="cs"/>
          <w:rtl/>
        </w:rPr>
        <w:t>ומצאתי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שנתקשה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הרשב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* </w:t>
      </w:r>
      <w:r w:rsidRPr="0090562A">
        <w:rPr>
          <w:rFonts w:hint="cs"/>
          <w:rtl/>
        </w:rPr>
        <w:t>בחידושיו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ודחה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הגמ</w:t>
      </w:r>
      <w:r w:rsidRPr="0090562A">
        <w:rPr>
          <w:rtl/>
        </w:rPr>
        <w:t xml:space="preserve">'". </w:t>
      </w:r>
      <w:r w:rsidRPr="0090562A">
        <w:rPr>
          <w:rFonts w:hint="cs"/>
          <w:rtl/>
        </w:rPr>
        <w:t>וכ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מרן</w:t>
      </w:r>
      <w:r w:rsidRPr="0090562A">
        <w:rPr>
          <w:rtl/>
        </w:rPr>
        <w:t>: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חלילה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שהרשב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דחה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כונתו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שדברי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אגדה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נסתרין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ממנו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ביותר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וקשה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להתישב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טו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- - </w:t>
      </w:r>
      <w:r w:rsidRPr="0090562A">
        <w:rPr>
          <w:rFonts w:hint="cs"/>
          <w:rtl/>
        </w:rPr>
        <w:t>ומה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שכתבו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אמרוהו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</w:t>
      </w:r>
      <w:r w:rsidRPr="0090562A">
        <w:rPr>
          <w:rtl/>
        </w:rPr>
        <w:t>"</w:t>
      </w:r>
      <w:r w:rsidRPr="0090562A">
        <w:rPr>
          <w:rFonts w:hint="cs"/>
          <w:rtl/>
        </w:rPr>
        <w:t>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והריטב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בדרך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פסק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בדרך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פירוש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מובן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מעולם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חילקו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הפוסקים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כשהיו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הדעות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כתבו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הרשב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ושאר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פוסקים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בפסקיהם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בחדושיהם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lastRenderedPageBreak/>
        <w:t>אצלנו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הלכה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למעשה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נאמר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בפירש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דלפעמים</w:t>
      </w:r>
      <w:r>
        <w:rPr>
          <w:rFonts w:cs="FrankRuehl"/>
          <w:rtl/>
        </w:rPr>
        <w:t xml:space="preserve"> </w:t>
      </w:r>
      <w:r w:rsidRPr="0090562A">
        <w:rPr>
          <w:rFonts w:ascii="Arial" w:hAnsi="Arial" w:cs="Arial" w:hint="cs"/>
          <w:rtl/>
        </w:rPr>
        <w:t>●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הרשב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מגילה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</w:t>
      </w:r>
      <w:r w:rsidRPr="0090562A">
        <w:rPr>
          <w:rtl/>
        </w:rPr>
        <w:t xml:space="preserve">' " - - </w:t>
      </w:r>
      <w:r w:rsidRPr="0090562A">
        <w:rPr>
          <w:rFonts w:hint="cs"/>
          <w:rtl/>
        </w:rPr>
        <w:t>אלא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שדברי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אגדה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מתישבין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עליהן</w:t>
      </w:r>
      <w:r w:rsidRPr="0090562A">
        <w:rPr>
          <w:rtl/>
        </w:rPr>
        <w:t>".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145 ---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מד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קונן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אגרות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מפרש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אליבא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דחד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אליבא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דהוה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אמינא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עיקר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הפירוש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רש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בהדינים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היוצאים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תמיד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נחשב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דעת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רש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כאחד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הפוסקים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יתכן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לומר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שפירש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רש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>*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ניבי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ועיכול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ניבי</w:t>
      </w:r>
      <w:r w:rsidRPr="0090562A">
        <w:rPr>
          <w:rtl/>
        </w:rPr>
        <w:t xml:space="preserve">', </w:t>
      </w:r>
      <w:r w:rsidRPr="0090562A">
        <w:rPr>
          <w:rFonts w:hint="cs"/>
          <w:rtl/>
        </w:rPr>
        <w:t>אינו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לפסק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לפירוש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שפירש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רש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** , </w:t>
      </w:r>
      <w:r w:rsidRPr="0090562A">
        <w:rPr>
          <w:rFonts w:hint="cs"/>
          <w:rtl/>
        </w:rPr>
        <w:t>רוב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קיים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יצא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העצם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פעם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לחוץ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דרך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פירוש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דרך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פסק</w:t>
      </w:r>
      <w:r w:rsidRPr="0090562A">
        <w:rPr>
          <w:rtl/>
        </w:rPr>
        <w:t xml:space="preserve"> ?.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והדברים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</w:t>
      </w:r>
      <w:r w:rsidRPr="0090562A">
        <w:rPr>
          <w:rtl/>
        </w:rPr>
        <w:t>"</w:t>
      </w:r>
      <w:r w:rsidRPr="0090562A">
        <w:rPr>
          <w:rFonts w:hint="cs"/>
          <w:rtl/>
        </w:rPr>
        <w:t>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כאן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שכל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יסוד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פירושן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האמת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הזה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שהתחלת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המזרח</w:t>
      </w:r>
      <w:r w:rsidRPr="0090562A">
        <w:rPr>
          <w:rtl/>
        </w:rPr>
        <w:t xml:space="preserve"> (</w:t>
      </w:r>
      <w:r w:rsidRPr="0090562A">
        <w:rPr>
          <w:rFonts w:hint="cs"/>
          <w:rtl/>
        </w:rPr>
        <w:t>שהוא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מעלות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מירושלים</w:t>
      </w:r>
      <w:r w:rsidRPr="0090562A">
        <w:rPr>
          <w:rtl/>
        </w:rPr>
        <w:t>)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ויהיה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המונח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בהחלט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אפשרי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חלילה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לאמר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כן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ראוי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לדון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שחולק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והיינו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צריכין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להכרעת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הדיעות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בנידון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דידן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מצינו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הראשונים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שיחלוק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בדבר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ודאי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נאמן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עדותם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הראשונים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לחושבן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שנאמרו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למשה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מסיני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טז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יקרתם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הגיעני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דעות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אדם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שוה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ולמשקל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ולמטרי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במידי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דתלוי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בשיקול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הדעת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בכתב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מאד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למען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החביבות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אעלה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דעתי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* </w:t>
      </w:r>
      <w:r w:rsidRPr="0090562A">
        <w:rPr>
          <w:rFonts w:hint="cs"/>
          <w:rtl/>
        </w:rPr>
        <w:t>חולין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</w:t>
      </w:r>
      <w:r w:rsidRPr="0090562A">
        <w:rPr>
          <w:rtl/>
        </w:rPr>
        <w:t>'.</w:t>
      </w: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.* </w:t>
      </w:r>
      <w:r w:rsidRPr="0090562A">
        <w:rPr>
          <w:rFonts w:hint="cs"/>
          <w:rtl/>
        </w:rPr>
        <w:t>חולין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</w:t>
      </w:r>
      <w:r w:rsidRPr="0090562A">
        <w:rPr>
          <w:rtl/>
        </w:rPr>
        <w:t>'.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146 ---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מורה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ול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הרשב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והריטב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דרך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ומתן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כאדם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שאומר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דינו</w:t>
      </w:r>
      <w:r w:rsidRPr="0090562A">
        <w:rPr>
          <w:rtl/>
        </w:rPr>
        <w:t xml:space="preserve">: </w:t>
      </w:r>
      <w:r w:rsidRPr="0090562A">
        <w:rPr>
          <w:rFonts w:hint="cs"/>
          <w:rtl/>
        </w:rPr>
        <w:t>כאילן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ליתני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כאילן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כירק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ליתני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כירק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בגמ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כיו</w:t>
      </w:r>
      <w:r w:rsidRPr="0090562A">
        <w:rPr>
          <w:rtl/>
        </w:rPr>
        <w:t>"</w:t>
      </w:r>
      <w:r w:rsidRPr="0090562A">
        <w:rPr>
          <w:rFonts w:hint="cs"/>
          <w:rtl/>
        </w:rPr>
        <w:t>ב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ומשום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דקושית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ממ</w:t>
      </w:r>
      <w:r w:rsidRPr="0090562A">
        <w:rPr>
          <w:rtl/>
        </w:rPr>
        <w:t>"</w:t>
      </w:r>
      <w:r w:rsidRPr="0090562A">
        <w:rPr>
          <w:rFonts w:hint="cs"/>
          <w:rtl/>
        </w:rPr>
        <w:t>נ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אלימי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טפי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ראי</w:t>
      </w:r>
      <w:r w:rsidRPr="0090562A">
        <w:rPr>
          <w:rtl/>
        </w:rPr>
        <w:t xml:space="preserve">', </w:t>
      </w:r>
      <w:r w:rsidRPr="0090562A">
        <w:rPr>
          <w:rFonts w:hint="cs"/>
          <w:rtl/>
        </w:rPr>
        <w:t>טבע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להקשות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כיון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עסוקים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אנחנו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עתה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בהכרעת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דין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אלא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בפירושא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דמתני</w:t>
      </w:r>
      <w:r w:rsidRPr="0090562A">
        <w:rPr>
          <w:rtl/>
        </w:rPr>
        <w:t>'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שהרשות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נתונה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לכתוב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דרך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ומתן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tl/>
        </w:rPr>
        <w:t>[</w:t>
      </w:r>
      <w:r w:rsidRPr="0090562A">
        <w:rPr>
          <w:rFonts w:hint="cs"/>
          <w:rtl/>
        </w:rPr>
        <w:t>הרשב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מגחות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הרשב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>].</w:t>
      </w:r>
      <w:r>
        <w:rPr>
          <w:rFonts w:cs="FrankRuehl"/>
          <w:rtl/>
        </w:rPr>
        <w:t xml:space="preserve"> </w:t>
      </w:r>
      <w:r w:rsidRPr="0090562A">
        <w:rPr>
          <w:rtl/>
        </w:rPr>
        <w:t>*</w:t>
      </w: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- - </w:t>
      </w:r>
      <w:r w:rsidRPr="0090562A">
        <w:rPr>
          <w:rFonts w:hint="cs"/>
          <w:rtl/>
        </w:rPr>
        <w:t>וכן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שהעתיק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</w:t>
      </w:r>
      <w:r w:rsidRPr="0090562A">
        <w:rPr>
          <w:rtl/>
        </w:rPr>
        <w:t xml:space="preserve">',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הכרעה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כיון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נאמרה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רק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דרך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ומתן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ואפשר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להזכירו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צד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הספק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והסמיכות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מלשונות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דרך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אגב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שאינן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נצרכין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לרבותגו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לעיקר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הענין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אינן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מכריעות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לאיסור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להיתר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ותו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שהזכירו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דרך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הגמ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שני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צדדין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פסק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נגד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הראשונים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שקבעו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להלכה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tl/>
        </w:rPr>
        <w:t>(</w:t>
      </w:r>
      <w:r w:rsidRPr="0090562A">
        <w:rPr>
          <w:rFonts w:hint="cs"/>
          <w:rtl/>
        </w:rPr>
        <w:t>מתוך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מכתבי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חדו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>)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יז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שלוכט</w:t>
      </w:r>
      <w:r w:rsidRPr="0090562A">
        <w:rPr>
          <w:rtl/>
        </w:rPr>
        <w:t>"</w:t>
      </w:r>
      <w:r w:rsidRPr="0090562A">
        <w:rPr>
          <w:rFonts w:hint="cs"/>
          <w:rtl/>
        </w:rPr>
        <w:t>ס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- - </w:t>
      </w:r>
      <w:r w:rsidRPr="0090562A">
        <w:rPr>
          <w:rFonts w:hint="cs"/>
          <w:rtl/>
        </w:rPr>
        <w:t>במכות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תפלין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רבי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חייא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תפירי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בכיתנא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תימא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דר</w:t>
      </w:r>
      <w:r w:rsidRPr="0090562A">
        <w:rPr>
          <w:rtl/>
        </w:rPr>
        <w:t>"</w:t>
      </w:r>
      <w:r w:rsidRPr="0090562A">
        <w:rPr>
          <w:rFonts w:hint="cs"/>
          <w:rtl/>
        </w:rPr>
        <w:t>ח</w:t>
      </w:r>
      <w:r w:rsidRPr="0090562A">
        <w:rPr>
          <w:rtl/>
        </w:rPr>
        <w:t xml:space="preserve"> (</w:t>
      </w:r>
      <w:r w:rsidRPr="0090562A">
        <w:rPr>
          <w:rFonts w:hint="cs"/>
          <w:rtl/>
        </w:rPr>
        <w:t>דאמרו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הפועלים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גילה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רז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) </w:t>
      </w:r>
      <w:r w:rsidRPr="0090562A">
        <w:rPr>
          <w:rFonts w:hint="cs"/>
          <w:rtl/>
        </w:rPr>
        <w:t>לא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147 ---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קוצן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אגרות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קיים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תפילין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חלילה</w:t>
      </w:r>
      <w:r w:rsidRPr="0090562A">
        <w:rPr>
          <w:rtl/>
        </w:rPr>
        <w:t xml:space="preserve">. - - </w:t>
      </w:r>
      <w:r w:rsidRPr="0090562A">
        <w:rPr>
          <w:rFonts w:hint="cs"/>
          <w:rtl/>
        </w:rPr>
        <w:t>ומיהו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</w:t>
      </w:r>
      <w:r w:rsidRPr="0090562A">
        <w:rPr>
          <w:rtl/>
        </w:rPr>
        <w:t>"</w:t>
      </w:r>
      <w:r w:rsidRPr="0090562A">
        <w:rPr>
          <w:rFonts w:hint="cs"/>
          <w:rtl/>
        </w:rPr>
        <w:t>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ובית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דינו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קבעו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דכיתנא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כשר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וכשאמרו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בגמ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ולית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הלכתא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נקבע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פסול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יח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tl/>
        </w:rPr>
        <w:t>*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למדנו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כלום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שהלשון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מדברת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ואל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השכל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החפש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לבחור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קצר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וגם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להחכם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החפש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לדקדק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במכוון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לדקדק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בלשון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וכיון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דבעינן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שלמות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ודאי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פגומה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פסולה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אופן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ואמרו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לדקדק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התנא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להשמיענו</w:t>
      </w:r>
      <w:r w:rsidRPr="0090562A">
        <w:rPr>
          <w:rtl/>
        </w:rPr>
        <w:t xml:space="preserve"> (</w:t>
      </w:r>
      <w:r w:rsidRPr="0090562A">
        <w:rPr>
          <w:rFonts w:hint="cs"/>
          <w:rtl/>
        </w:rPr>
        <w:t>עצה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טובה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כיצד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יעשו</w:t>
      </w:r>
      <w:r w:rsidRPr="0090562A">
        <w:rPr>
          <w:rtl/>
        </w:rPr>
        <w:t xml:space="preserve">), </w:t>
      </w:r>
      <w:r w:rsidRPr="0090562A">
        <w:rPr>
          <w:rFonts w:hint="cs"/>
          <w:rtl/>
        </w:rPr>
        <w:t>דודאי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פעמים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ששונה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התנא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המעשה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יעשו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ישראל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נקבע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יותר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בלב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התלמידים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בהיות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ההלכה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מקובלת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במעשה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וזו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יסוד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המשנה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בכמה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מקומות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tl/>
        </w:rPr>
        <w:t>(</w:t>
      </w:r>
      <w:r w:rsidRPr="0090562A">
        <w:rPr>
          <w:rFonts w:hint="cs"/>
          <w:rtl/>
        </w:rPr>
        <w:t>מתוך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גליון</w:t>
      </w:r>
      <w:r w:rsidRPr="0090562A">
        <w:rPr>
          <w:rtl/>
        </w:rPr>
        <w:t>)</w:t>
      </w: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* </w:t>
      </w:r>
      <w:r w:rsidRPr="0090562A">
        <w:rPr>
          <w:rFonts w:hint="cs"/>
          <w:rtl/>
        </w:rPr>
        <w:t>במש</w:t>
      </w:r>
      <w:r w:rsidRPr="0090562A">
        <w:rPr>
          <w:rtl/>
        </w:rPr>
        <w:t>"</w:t>
      </w:r>
      <w:r w:rsidRPr="0090562A">
        <w:rPr>
          <w:rFonts w:hint="cs"/>
          <w:rtl/>
        </w:rPr>
        <w:t>כ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לדקדק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דמלשון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</w:t>
      </w:r>
      <w:r w:rsidRPr="0090562A">
        <w:rPr>
          <w:rtl/>
        </w:rPr>
        <w:t>"</w:t>
      </w:r>
      <w:r w:rsidRPr="0090562A">
        <w:rPr>
          <w:rFonts w:hint="cs"/>
          <w:rtl/>
        </w:rPr>
        <w:t>מ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הכחירה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</w:t>
      </w:r>
      <w:r w:rsidRPr="0090562A">
        <w:rPr>
          <w:rtl/>
        </w:rPr>
        <w:t>"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אבן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שנפגמה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וכו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פסולה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כ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למדנו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שאבן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שמתחילת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ברייתה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פגומה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כשרה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כתב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מרן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הגליון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148 ---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תורס</w:t>
      </w:r>
      <w:r>
        <w:rPr>
          <w:rFonts w:cs="FrankRuehl"/>
          <w:rtl/>
        </w:rPr>
        <w:t xml:space="preserve"> </w:t>
      </w:r>
      <w:r w:rsidRPr="0090562A">
        <w:rPr>
          <w:rtl/>
        </w:rPr>
        <w:t>8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יט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אמנם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הבלשנות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ותרגום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המלים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נוטל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חלק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בתורה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שבע</w:t>
      </w:r>
      <w:r w:rsidRPr="0090562A">
        <w:rPr>
          <w:rtl/>
        </w:rPr>
        <w:t>"</w:t>
      </w:r>
      <w:r w:rsidRPr="0090562A">
        <w:rPr>
          <w:rFonts w:hint="cs"/>
          <w:rtl/>
        </w:rPr>
        <w:t>פ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לאחר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שנתנה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לכתוב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הרצים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אחריה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מדה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ואינה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מדה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מצוי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בין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שעושים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מלאכתם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קבע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עיון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העמוק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ארעי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אינם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מתעמלים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כלל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ולאלה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שעמלים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עבודתם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חוקרי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הלשון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מועיל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רק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לעתים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רחוקות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ובדברים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ערך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ומגמת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המתעמל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להתוכן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לתרגום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בבחינת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תיק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התוספתא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בידינו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בלתי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lastRenderedPageBreak/>
        <w:t>מתוקנה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ונשתבשו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בידינו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הגרסאות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שהשימוש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אצלנו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חלק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גדול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יסוד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השערות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ואומד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הדעת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ואמנם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מתחלקים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הבחינות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בהכרת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המקומות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המשובשות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מהם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מנקודת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העדר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פירוש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כפי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שהיא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כנוסח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שלפנינו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העדר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קישור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המלים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ומהם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מבחינת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העיון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השכלי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פוגש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בפתגמים</w:t>
      </w:r>
      <w:r w:rsidRPr="0090562A">
        <w:rPr>
          <w:rtl/>
        </w:rPr>
        <w:t xml:space="preserve"> "</w:t>
      </w:r>
      <w:r w:rsidRPr="0090562A">
        <w:rPr>
          <w:rFonts w:hint="cs"/>
          <w:rtl/>
        </w:rPr>
        <w:t>מפורשים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ומתוקנים</w:t>
      </w:r>
      <w:r w:rsidRPr="0090562A">
        <w:rPr>
          <w:rtl/>
        </w:rPr>
        <w:t xml:space="preserve">", </w:t>
      </w:r>
      <w:r w:rsidRPr="0090562A">
        <w:rPr>
          <w:rFonts w:hint="cs"/>
          <w:rtl/>
        </w:rPr>
        <w:t>אבל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אפשר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להסכים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משפטם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האחרון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יותר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חזק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ואמיץ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אצל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המעיינים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ספק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מבחינת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העיון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אפשר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לקיים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הגי</w:t>
      </w:r>
      <w:r w:rsidRPr="0090562A">
        <w:rPr>
          <w:rtl/>
        </w:rPr>
        <w:t xml:space="preserve">' -- </w:t>
      </w:r>
      <w:r w:rsidRPr="0090562A">
        <w:rPr>
          <w:rFonts w:hint="cs"/>
          <w:rtl/>
        </w:rPr>
        <w:t>ויש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לפרט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ארבע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מכריעות</w:t>
      </w:r>
      <w:r w:rsidRPr="0090562A">
        <w:rPr>
          <w:rtl/>
        </w:rPr>
        <w:t>,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סוף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מנקודת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הלימוד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גירסתנו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בתוספתא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נשללת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ואין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רשות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להשתמש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לראותה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בלבד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ביאור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המשנה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והלכותיה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לפרש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כאילו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כאן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התוספתא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149 ---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מח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קוצן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אגרות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ואמנם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שנוגע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להתוספתא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כנראה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תיקנה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הגר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נפלה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</w:t>
      </w:r>
      <w:r w:rsidRPr="0090562A">
        <w:rPr>
          <w:rtl/>
        </w:rPr>
        <w:t>"</w:t>
      </w:r>
      <w:r w:rsidRPr="0090562A">
        <w:rPr>
          <w:rFonts w:hint="cs"/>
          <w:rtl/>
        </w:rPr>
        <w:t>ס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ומהגהותיו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יחד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ביאורו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נראה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דגרסינן</w:t>
      </w:r>
      <w:r w:rsidRPr="0090562A">
        <w:rPr>
          <w:rtl/>
        </w:rPr>
        <w:t xml:space="preserve"> - -.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אופן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האומר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להלכה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ומטהר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הטמאים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פ</w:t>
      </w:r>
      <w:r w:rsidRPr="0090562A">
        <w:rPr>
          <w:rtl/>
        </w:rPr>
        <w:t xml:space="preserve"> - -,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ואומר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טמא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טהור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ומכניס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טמא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למקדש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אומריִם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אפרך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אפר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מקלה</w:t>
      </w:r>
      <w:r w:rsidRPr="0090562A">
        <w:rPr>
          <w:rtl/>
        </w:rPr>
        <w:t>.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הערה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בהמכריעות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לדון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מהן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וקשה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להאריך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פ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עדים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יקום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tl/>
        </w:rPr>
        <w:t>*</w:t>
      </w: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--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רגיל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בחיפושים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ובחקר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קדמוניות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ואני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מתנגד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לדרך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איננה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בטוחה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- - </w:t>
      </w:r>
      <w:r w:rsidRPr="0090562A">
        <w:rPr>
          <w:rFonts w:hint="cs"/>
          <w:rtl/>
        </w:rPr>
        <w:t>ואיך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יתכן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שיפרשו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בפשיטות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ולא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יצטרכו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כלל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למיהב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טעמא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וכאילו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מובן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המושכלות־ראשונות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היסודות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המכריעות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לזוז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ושעל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ידענו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שהתוספתאות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בידינו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בלתי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מתוקנות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וגירסאותיהן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בידינו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משובשות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- - </w:t>
      </w:r>
      <w:r w:rsidRPr="0090562A">
        <w:rPr>
          <w:rFonts w:hint="cs"/>
          <w:rtl/>
        </w:rPr>
        <w:t>אלא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ודאי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הדכר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כפשוטו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ולא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נחלק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אדם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האמת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המוכרע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האחריות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ההגהה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בתוספתא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וכגון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אמרינן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מתגיתין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שני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150 ---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תורה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מט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הכרייתא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והרבה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דרכים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להגיה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אפשר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הבבא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מיותר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ואפשר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שצ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והיותר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נכון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שצ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פ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האמור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כתוב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שם</w:t>
      </w:r>
      <w:r w:rsidRPr="0090562A">
        <w:rPr>
          <w:rtl/>
        </w:rPr>
        <w:t xml:space="preserve">*, </w:t>
      </w:r>
      <w:r w:rsidRPr="0090562A">
        <w:rPr>
          <w:rFonts w:hint="cs"/>
          <w:rtl/>
        </w:rPr>
        <w:t>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</w:t>
      </w:r>
      <w:r w:rsidRPr="0090562A">
        <w:rPr>
          <w:rtl/>
        </w:rPr>
        <w:t>"</w:t>
      </w:r>
      <w:r w:rsidRPr="0090562A">
        <w:rPr>
          <w:rFonts w:hint="cs"/>
          <w:rtl/>
        </w:rPr>
        <w:t>נראה</w:t>
      </w:r>
      <w:r w:rsidRPr="0090562A">
        <w:rPr>
          <w:rtl/>
        </w:rPr>
        <w:t xml:space="preserve">" </w:t>
      </w:r>
      <w:r w:rsidRPr="0090562A">
        <w:rPr>
          <w:rFonts w:hint="cs"/>
          <w:rtl/>
        </w:rPr>
        <w:t>לנטות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מרכותנו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ז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שהכיאו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התוספתא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וחטא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לככוש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החזון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ולבלוע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בנעימה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הקושיים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האלה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ולהכשיר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הפרה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פ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המובן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אפרה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אפר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מקלה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וטוב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לשאת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בקרת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מבקרנו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ולהגיד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שראוי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להגיד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מנקודת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העיון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ועמל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מבקרנו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תמהים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אשר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תחת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הציון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לשבח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ציינו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לגנאי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דוגמאות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בלתי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מוצלחות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לקחו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לנס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כא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שלוכט</w:t>
      </w:r>
      <w:r w:rsidRPr="0090562A">
        <w:rPr>
          <w:rtl/>
        </w:rPr>
        <w:t>"</w:t>
      </w:r>
      <w:r w:rsidRPr="0090562A">
        <w:rPr>
          <w:rFonts w:hint="cs"/>
          <w:rtl/>
        </w:rPr>
        <w:t>ס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לידי</w:t>
      </w:r>
      <w:r w:rsidRPr="0090562A">
        <w:rPr>
          <w:rtl/>
        </w:rPr>
        <w:t>"</w:t>
      </w:r>
      <w:r w:rsidRPr="0090562A">
        <w:rPr>
          <w:rFonts w:hint="cs"/>
          <w:rtl/>
        </w:rPr>
        <w:t>נ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שליט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אתדשה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מכתביך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הגיעוני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שמחתגי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בדברי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תורתך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והנני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מלאתי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הפעם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חפצך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להשתעשע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בדבריך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עתה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בבי־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קייטא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עיר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קטנה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אלקניק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תח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ספרים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המאסף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נוסף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עודני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נזהר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מעיון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עמליי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מפני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הבריאות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ההולך</w:t>
      </w:r>
      <w:r>
        <w:rPr>
          <w:rFonts w:cs="FrankRuehl"/>
          <w:rtl/>
        </w:rPr>
        <w:t xml:space="preserve"> </w:t>
      </w:r>
      <w:r w:rsidRPr="0090562A">
        <w:rPr>
          <w:rFonts w:ascii="Arial" w:hAnsi="Arial" w:cs="Arial" w:hint="cs"/>
          <w:rtl/>
        </w:rPr>
        <w:t>●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במכתב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מרן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זללה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שעליו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נסובה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האיגרת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הקודמת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151 ---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קוצן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אגרות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ורפא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בחסדי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ית</w:t>
      </w:r>
      <w:r w:rsidRPr="0090562A">
        <w:rPr>
          <w:rtl/>
        </w:rPr>
        <w:t xml:space="preserve">', </w:t>
      </w:r>
      <w:r w:rsidRPr="0090562A">
        <w:rPr>
          <w:rFonts w:hint="cs"/>
          <w:rtl/>
        </w:rPr>
        <w:t>ובכל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העליתי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בידי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לבך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למען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תהי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נותן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תורה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ויקוים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שאמרו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חז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הודיעני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הישיבה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חכם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הישיש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שליט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שלו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תגינא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הדו</w:t>
      </w:r>
      <w:r w:rsidRPr="0090562A">
        <w:rPr>
          <w:rtl/>
        </w:rPr>
        <w:t>"</w:t>
      </w:r>
      <w:r w:rsidRPr="0090562A">
        <w:rPr>
          <w:rFonts w:hint="cs"/>
          <w:rtl/>
        </w:rPr>
        <w:t>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מחכה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לדבריו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</w:p>
    <w:p w14:paraId="37A4A7B7" w14:textId="77777777" w:rsidR="0090562A" w:rsidRDefault="0090562A" w:rsidP="00C629EA">
      <w:pPr>
        <w:jc w:val="both"/>
        <w:rPr>
          <w:rtl/>
        </w:rPr>
      </w:pPr>
      <w:r>
        <w:rPr>
          <w:rFonts w:hint="cs"/>
          <w:rtl/>
        </w:rPr>
        <w:br/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כב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יקרתו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הגיעני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חשבתי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שכבר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הסכים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שביתת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הנשק</w:t>
      </w:r>
      <w:r w:rsidRPr="0090562A">
        <w:rPr>
          <w:rtl/>
        </w:rPr>
        <w:t xml:space="preserve"> ... , </w:t>
      </w:r>
      <w:r w:rsidRPr="0090562A">
        <w:rPr>
          <w:rFonts w:hint="cs"/>
          <w:rtl/>
        </w:rPr>
        <w:t>ואמנם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גדול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השלו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היא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מלחמתה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תורה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חשדני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שהבאתי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ראי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מסוכה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יט</w:t>
      </w:r>
      <w:r w:rsidRPr="0090562A">
        <w:rPr>
          <w:rtl/>
        </w:rPr>
        <w:t xml:space="preserve">., </w:t>
      </w:r>
      <w:r w:rsidRPr="0090562A">
        <w:rPr>
          <w:rFonts w:hint="cs"/>
          <w:rtl/>
        </w:rPr>
        <w:t>ואין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כן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אלא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כשם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שבמלאכת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הכימי</w:t>
      </w:r>
      <w:r w:rsidRPr="0090562A">
        <w:rPr>
          <w:rtl/>
        </w:rPr>
        <w:t xml:space="preserve">',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שינוי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מוליד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שינוי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בדקות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השכליים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מרגיש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חילוק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lastRenderedPageBreak/>
        <w:t>תיבה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פרוצה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עומדת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באויר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ואנו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דנין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מחיצותיה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התלויות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ובין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ביצייאתא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דמישן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אע</w:t>
      </w:r>
      <w:r w:rsidRPr="0090562A">
        <w:rPr>
          <w:rtl/>
        </w:rPr>
        <w:t>"</w:t>
      </w:r>
      <w:r w:rsidRPr="0090562A">
        <w:rPr>
          <w:rFonts w:hint="cs"/>
          <w:rtl/>
        </w:rPr>
        <w:t>ג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דאנו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</w:t>
      </w:r>
      <w:r w:rsidRPr="0090562A">
        <w:rPr>
          <w:rtl/>
        </w:rPr>
        <w:t>"</w:t>
      </w:r>
      <w:r w:rsidRPr="0090562A">
        <w:rPr>
          <w:rFonts w:hint="cs"/>
          <w:rtl/>
        </w:rPr>
        <w:t>כ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מחיצות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תלויות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מוצא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איזה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שינוי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לטובה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האחרונה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וההרגש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הכריע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משפטה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לחסד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וכדי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לעורר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ההרגש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השתמש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הכותב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בגמ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דסוכה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ועד</w:t>
      </w:r>
      <w:r w:rsidRPr="0090562A">
        <w:rPr>
          <w:rtl/>
        </w:rPr>
        <w:t>"</w:t>
      </w:r>
      <w:r w:rsidRPr="0090562A">
        <w:rPr>
          <w:rFonts w:hint="cs"/>
          <w:rtl/>
        </w:rPr>
        <w:t>ז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השתמשו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בגמ</w:t>
      </w:r>
      <w:r w:rsidRPr="0090562A">
        <w:rPr>
          <w:rtl/>
        </w:rPr>
        <w:t xml:space="preserve">', </w:t>
      </w:r>
      <w:r w:rsidRPr="0090562A">
        <w:rPr>
          <w:rFonts w:hint="cs"/>
          <w:rtl/>
        </w:rPr>
        <w:t>רמז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לדבר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זכר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לדבר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ואמנם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152 ---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תורס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יתכן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לערוך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קרב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ולומר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כאן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רמז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זכר</w:t>
      </w:r>
      <w:r w:rsidRPr="0090562A">
        <w:rPr>
          <w:rtl/>
        </w:rPr>
        <w:t xml:space="preserve"> ... </w:t>
      </w:r>
      <w:r w:rsidRPr="0090562A">
        <w:rPr>
          <w:rFonts w:hint="cs"/>
          <w:rtl/>
        </w:rPr>
        <w:t>והן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גופי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תורה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הריני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לסוגיא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ואני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צריך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כאן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התגצלות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אמנם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לקחת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ובעל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גוונים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שונים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לקחתי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לחפש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לעיין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בגמ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עד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שאפשר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שיהי</w:t>
      </w:r>
      <w:r w:rsidRPr="0090562A">
        <w:rPr>
          <w:rtl/>
        </w:rPr>
        <w:t>'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נגד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הראשונים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ולהסתפק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בידיעה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שדברי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רבותנו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עיקר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ואנחנו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יתמי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דיתמי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ומ</w:t>
      </w:r>
      <w:r w:rsidRPr="0090562A">
        <w:rPr>
          <w:rtl/>
        </w:rPr>
        <w:t>"</w:t>
      </w:r>
      <w:r w:rsidRPr="0090562A">
        <w:rPr>
          <w:rFonts w:hint="cs"/>
          <w:rtl/>
        </w:rPr>
        <w:t>מ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לפרוש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מלברר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וללבן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שאפשר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לקטנותגו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וגם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לקבוע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במקום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שאין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מפורש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להיפוך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פסק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הלכה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חסר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עסק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ואמנם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נוגע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לעצמי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כמובן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אחדים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זיקה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לדברי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וחובתם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לבחור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בדברי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הראשונים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שהמה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עיקר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שהוספתי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שיש</w:t>
      </w:r>
      <w:r w:rsidRPr="0090562A">
        <w:rPr>
          <w:rtl/>
        </w:rPr>
        <w:t xml:space="preserve"> - -, </w:t>
      </w:r>
      <w:r w:rsidRPr="0090562A">
        <w:rPr>
          <w:rFonts w:hint="cs"/>
          <w:rtl/>
        </w:rPr>
        <w:t>לשון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רש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כן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ומשאיר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הבנתי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רש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ואיני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פורש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מעיקרן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דברים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tl/>
        </w:rPr>
        <w:t>(</w:t>
      </w:r>
      <w:r w:rsidRPr="0090562A">
        <w:rPr>
          <w:rFonts w:hint="cs"/>
          <w:rtl/>
        </w:rPr>
        <w:t>מתוך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מכתב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חדו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>)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כג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רב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שלומים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אדם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רשאי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לנסח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תפלה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קצרה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לצרכיו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ואף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להזכיר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ובכל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זמן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ביום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צריך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לכוללה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בתפלת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</w:t>
      </w:r>
      <w:r w:rsidRPr="0090562A">
        <w:rPr>
          <w:rtl/>
        </w:rPr>
        <w:t>"</w:t>
      </w:r>
      <w:r w:rsidRPr="0090562A">
        <w:rPr>
          <w:rFonts w:hint="cs"/>
          <w:rtl/>
        </w:rPr>
        <w:t>ע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153 ---</w:t>
      </w:r>
      <w:r>
        <w:rPr>
          <w:rFonts w:cs="FrankRuehl"/>
          <w:rtl/>
        </w:rPr>
        <w:t xml:space="preserve"> </w:t>
      </w:r>
      <w:r w:rsidRPr="0090562A">
        <w:rPr>
          <w:rtl/>
        </w:rPr>
        <w:t>*</w:t>
      </w:r>
      <w:r>
        <w:rPr>
          <w:rFonts w:cs="FrankRuehl"/>
          <w:rtl/>
        </w:rPr>
        <w:t xml:space="preserve"> </w:t>
      </w:r>
      <w:r w:rsidRPr="0090562A">
        <w:rPr>
          <w:rtl/>
        </w:rPr>
        <w:t>*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מטרת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הקובץ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הנוכחי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כמטרת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הקבצים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הקודמים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להפיץ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ענינים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העומדים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ברומו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עולמנו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המלהיבים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לבבות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לעמל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לדקדוק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ההלכה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בענינים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צבוריים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ושבין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אדם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לחברו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הרבה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אגרות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יכולות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לשמש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כמעשה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ופסקי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הלכות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בעניני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לימוד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חנוך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וישיבות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והנהגות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בעניני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צבור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עטרנו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הספר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באגרת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חינוך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ששלח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הגאון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רש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זללה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אבדק</w:t>
      </w:r>
      <w:r w:rsidRPr="0090562A">
        <w:rPr>
          <w:rtl/>
        </w:rPr>
        <w:t>"</w:t>
      </w:r>
      <w:r w:rsidRPr="0090562A">
        <w:rPr>
          <w:rFonts w:hint="cs"/>
          <w:rtl/>
        </w:rPr>
        <w:t>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קאסאווא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לבנו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הגר</w:t>
      </w:r>
      <w:r w:rsidRPr="0090562A">
        <w:rPr>
          <w:rtl/>
        </w:rPr>
        <w:t>"</w:t>
      </w:r>
      <w:r w:rsidRPr="0090562A">
        <w:rPr>
          <w:rFonts w:hint="cs"/>
          <w:rtl/>
        </w:rPr>
        <w:t>מ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זללה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קרליץ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הובאו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בקובץ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חלק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נוסף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מאגרות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מרן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הגאון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רח</w:t>
      </w:r>
      <w:r w:rsidRPr="0090562A">
        <w:rPr>
          <w:rtl/>
        </w:rPr>
        <w:t>"</w:t>
      </w:r>
      <w:r w:rsidRPr="0090562A">
        <w:rPr>
          <w:rFonts w:hint="cs"/>
          <w:rtl/>
        </w:rPr>
        <w:t>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גראדזענסקי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זצ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שכתב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למרן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זללה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בענינים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שונים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שיש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ערך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מיוחד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להוה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ולעתיד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154 ---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קונן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חגרות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ומתחיל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בלשון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יה</w:t>
      </w:r>
      <w:r w:rsidRPr="0090562A">
        <w:rPr>
          <w:rtl/>
        </w:rPr>
        <w:t>"</w:t>
      </w:r>
      <w:r w:rsidRPr="0090562A">
        <w:rPr>
          <w:rFonts w:hint="cs"/>
          <w:rtl/>
        </w:rPr>
        <w:t>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מלפניך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שתצלני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ובכל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יום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וכפרט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וחתן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לעמור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נגד</w:t>
      </w:r>
      <w:r>
        <w:rPr>
          <w:rFonts w:cs="FrankRuehl"/>
          <w:rtl/>
        </w:rPr>
        <w:t xml:space="preserve"> </w:t>
      </w:r>
      <w:r w:rsidRPr="0090562A">
        <w:rPr>
          <w:rtl/>
        </w:rPr>
        <w:t>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ותסלח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ואזכה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להכשל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וכו</w:t>
      </w:r>
      <w:r w:rsidRPr="0090562A">
        <w:rPr>
          <w:rtl/>
        </w:rPr>
        <w:t>'.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להתרחק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מדכרים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המביאים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שההרחקה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גורמת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מלחמת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הסט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כלום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אשריך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ואשרי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חלקך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כר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ascii="Arial" w:hAnsi="Arial" w:cs="Arial" w:hint="cs"/>
          <w:rtl/>
        </w:rPr>
        <w:t>●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אחד</w:t>
      </w:r>
      <w:r w:rsidRPr="0090562A">
        <w:rPr>
          <w:rtl/>
        </w:rPr>
        <w:t>"</w:t>
      </w:r>
      <w:r w:rsidRPr="0090562A">
        <w:rPr>
          <w:rFonts w:hint="cs"/>
          <w:rtl/>
        </w:rPr>
        <w:t>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כתה</w:t>
      </w:r>
      <w:r w:rsidRPr="0090562A">
        <w:rPr>
          <w:rtl/>
        </w:rPr>
        <w:t>"</w:t>
      </w:r>
      <w:r w:rsidRPr="0090562A">
        <w:rPr>
          <w:rFonts w:hint="cs"/>
          <w:rtl/>
        </w:rPr>
        <w:t>ג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נקיטנא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הרמנא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לדון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רבותי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כדי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להגן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הוראת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דינין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שמתח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מרן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עליהם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הקשה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יקרתו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הגיעני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הדכר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בספק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אצלי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להוסיף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לדבר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לחדול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ראיתי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לכוין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כראוי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ככחב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גם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הענין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נכנס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בעיונים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יגעים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והכרעתי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לכתוב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יצאתי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מספק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מאד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בתורתו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העמוקה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ויט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שכמו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לעמלה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תורה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וכמדומה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שהספר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דמר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שליט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>
        <w:rPr>
          <w:rFonts w:cs="FrankRuehl"/>
          <w:rtl/>
        </w:rPr>
        <w:t xml:space="preserve"> </w:t>
      </w:r>
      <w:r w:rsidRPr="0090562A">
        <w:rPr>
          <w:rFonts w:ascii="Arial" w:hAnsi="Arial" w:cs="Arial" w:hint="cs"/>
          <w:rtl/>
        </w:rPr>
        <w:t>●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הנרא</w:t>
      </w:r>
      <w:r w:rsidRPr="0090562A">
        <w:rPr>
          <w:rtl/>
        </w:rPr>
        <w:t>"</w:t>
      </w:r>
      <w:r w:rsidRPr="0090562A">
        <w:rPr>
          <w:rFonts w:hint="cs"/>
          <w:rtl/>
        </w:rPr>
        <w:t>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מלצר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וצ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155 ---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תורס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גג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שיעיין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כו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עתיקא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משמחני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כדכריו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להחליף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ולעי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בהם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החותם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כרכה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באח</w:t>
      </w:r>
      <w:r w:rsidRPr="0090562A">
        <w:rPr>
          <w:rtl/>
        </w:rPr>
        <w:t>"</w:t>
      </w:r>
      <w:r w:rsidRPr="0090562A">
        <w:rPr>
          <w:rFonts w:hint="cs"/>
          <w:rtl/>
        </w:rPr>
        <w:t>ר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</w:p>
    <w:p w14:paraId="0CD1AC40" w14:textId="77777777" w:rsidR="0090562A" w:rsidRDefault="0090562A" w:rsidP="00C629EA">
      <w:pPr>
        <w:jc w:val="both"/>
        <w:rPr>
          <w:rtl/>
        </w:rPr>
      </w:pPr>
      <w:r>
        <w:rPr>
          <w:rFonts w:hint="cs"/>
          <w:rtl/>
        </w:rPr>
        <w:br/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וכט</w:t>
      </w:r>
      <w:r w:rsidRPr="0090562A">
        <w:rPr>
          <w:rtl/>
        </w:rPr>
        <w:t>"</w:t>
      </w:r>
      <w:r w:rsidRPr="0090562A">
        <w:rPr>
          <w:rFonts w:hint="cs"/>
          <w:rtl/>
        </w:rPr>
        <w:t>ס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אחרשה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יקרתם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הגיעני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במועדו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ואחר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עתה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בפי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להוסיף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מכתבי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העבר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אבל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לחומר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העגין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יתישב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מרן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הגרא</w:t>
      </w:r>
      <w:r w:rsidRPr="0090562A">
        <w:rPr>
          <w:rtl/>
        </w:rPr>
        <w:t>"</w:t>
      </w:r>
      <w:r w:rsidRPr="0090562A">
        <w:rPr>
          <w:rFonts w:hint="cs"/>
          <w:rtl/>
        </w:rPr>
        <w:t>ז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שליט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יסכים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לזח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נמנה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לזה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הדוש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</w:p>
    <w:p w14:paraId="4686ADDF" w14:textId="77777777" w:rsidR="0090562A" w:rsidRDefault="0090562A" w:rsidP="00C629EA">
      <w:pPr>
        <w:jc w:val="both"/>
        <w:rPr>
          <w:rtl/>
        </w:rPr>
      </w:pPr>
      <w:r>
        <w:rPr>
          <w:rFonts w:hint="cs"/>
          <w:rtl/>
        </w:rPr>
        <w:lastRenderedPageBreak/>
        <w:br/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כז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להר</w:t>
      </w:r>
      <w:r w:rsidRPr="0090562A">
        <w:rPr>
          <w:rtl/>
        </w:rPr>
        <w:t xml:space="preserve">' - - </w:t>
      </w:r>
      <w:r w:rsidRPr="0090562A">
        <w:rPr>
          <w:rFonts w:hint="cs"/>
          <w:rtl/>
        </w:rPr>
        <w:t>נ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שלוכט</w:t>
      </w:r>
      <w:r w:rsidRPr="0090562A">
        <w:rPr>
          <w:rtl/>
        </w:rPr>
        <w:t>"</w:t>
      </w:r>
      <w:r w:rsidRPr="0090562A">
        <w:rPr>
          <w:rFonts w:hint="cs"/>
          <w:rtl/>
        </w:rPr>
        <w:t>ס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ולכא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עד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העולם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מכתבם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החתום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והגלוי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הגיעני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טרדותי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העצומות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אשר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אפשר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להגידם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תכפו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מאד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גם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הייתי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בכיתי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שכועות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והנני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מתאמץ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עתה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להעריך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איוח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דכר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בדכרים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156 ---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קובן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אגרות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במכתבם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ואתחיל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בדברי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בנם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שיחי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משפט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הקדימה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קו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 -- </w:t>
      </w:r>
      <w:r w:rsidRPr="0090562A">
        <w:rPr>
          <w:rFonts w:hint="cs"/>
          <w:rtl/>
        </w:rPr>
        <w:t>וקצרתי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מאד</w:t>
      </w:r>
      <w:r w:rsidRPr="0090562A">
        <w:rPr>
          <w:rtl/>
        </w:rPr>
        <w:t>. [</w:t>
      </w:r>
      <w:r w:rsidRPr="0090562A">
        <w:rPr>
          <w:rFonts w:hint="cs"/>
          <w:rtl/>
        </w:rPr>
        <w:t>וכמדומה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דמעשה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שהיה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כזמן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הבית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נרמז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במשנה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הזמן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המקום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שמות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החכמים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להזכיר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תורתן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ראשונים</w:t>
      </w:r>
      <w:r w:rsidRPr="0090562A">
        <w:rPr>
          <w:rtl/>
        </w:rPr>
        <w:t>.]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כח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אחדשה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באה</w:t>
      </w:r>
      <w:r w:rsidRPr="0090562A">
        <w:rPr>
          <w:rtl/>
        </w:rPr>
        <w:t>"</w:t>
      </w:r>
      <w:r w:rsidRPr="0090562A">
        <w:rPr>
          <w:rFonts w:hint="cs"/>
          <w:rtl/>
        </w:rPr>
        <w:t>ר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יקרתו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הגיעני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ואחרי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שרצונו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לשמוע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הרהורי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הנני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מוכרח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להגיד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הכאים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הגר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בבהגר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מסתפק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בביאור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מקורו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השו</w:t>
      </w:r>
      <w:r w:rsidRPr="0090562A">
        <w:rPr>
          <w:rtl/>
        </w:rPr>
        <w:t>"</w:t>
      </w:r>
      <w:r w:rsidRPr="0090562A">
        <w:rPr>
          <w:rFonts w:hint="cs"/>
          <w:rtl/>
        </w:rPr>
        <w:t>ע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נכנס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תמיד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לקבוע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מסמרות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בהכרעת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ההלכה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ומגלה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תמיד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דעתו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במקום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שנוטה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מדברי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השו</w:t>
      </w:r>
      <w:r w:rsidRPr="0090562A">
        <w:rPr>
          <w:rtl/>
        </w:rPr>
        <w:t>"</w:t>
      </w:r>
      <w:r w:rsidRPr="0090562A">
        <w:rPr>
          <w:rFonts w:hint="cs"/>
          <w:rtl/>
        </w:rPr>
        <w:t>ע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ודבריו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ז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תמיד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במלול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בלהבת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אש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ומעולם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עבר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בשתיקה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נטתה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דעתו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להלכה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לנטות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מדברי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השו</w:t>
      </w:r>
      <w:r w:rsidRPr="0090562A">
        <w:rPr>
          <w:rtl/>
        </w:rPr>
        <w:t>"</w:t>
      </w:r>
      <w:r w:rsidRPr="0090562A">
        <w:rPr>
          <w:rFonts w:hint="cs"/>
          <w:rtl/>
        </w:rPr>
        <w:t>ע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נמצאים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מקומות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מספר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שהניח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מלחלוק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מקומות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טעם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מוכרע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כך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הנידון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בהידור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מצוה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בעיקר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הלכה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סוף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</w:t>
      </w:r>
      <w:r w:rsidRPr="0090562A">
        <w:rPr>
          <w:rtl/>
        </w:rPr>
        <w:t xml:space="preserve">: </w:t>
      </w:r>
      <w:r w:rsidRPr="0090562A">
        <w:rPr>
          <w:rFonts w:hint="cs"/>
          <w:rtl/>
        </w:rPr>
        <w:t>לפי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מנהגו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הגר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יתכן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שיכוין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לחלוק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השו</w:t>
      </w:r>
      <w:r w:rsidRPr="0090562A">
        <w:rPr>
          <w:rtl/>
        </w:rPr>
        <w:t>"</w:t>
      </w:r>
      <w:r w:rsidRPr="0090562A">
        <w:rPr>
          <w:rFonts w:hint="cs"/>
          <w:rtl/>
        </w:rPr>
        <w:t>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ויכחד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תחת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לשונו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ויכתוב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בלשון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כמראה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מקור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הלכה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ויכוין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לחלוק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אלא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מפרש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כונתו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בגלוי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אלא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ודאי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כונתו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בפשוטו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157 ---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תורה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הגר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דלא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כתו</w:t>
      </w:r>
      <w:r w:rsidRPr="0090562A">
        <w:rPr>
          <w:rtl/>
        </w:rPr>
        <w:t xml:space="preserve">',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לקיים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השו</w:t>
      </w:r>
      <w:r w:rsidRPr="0090562A">
        <w:rPr>
          <w:rtl/>
        </w:rPr>
        <w:t>"</w:t>
      </w:r>
      <w:r w:rsidRPr="0090562A">
        <w:rPr>
          <w:rFonts w:hint="cs"/>
          <w:rtl/>
        </w:rPr>
        <w:t>ע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וכמקום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שדעתו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לחלוק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כותב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בתו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כו</w:t>
      </w:r>
      <w:r w:rsidRPr="0090562A">
        <w:rPr>
          <w:rtl/>
        </w:rPr>
        <w:t>'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רב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</w:p>
    <w:p w14:paraId="396AC088" w14:textId="454A7AEE" w:rsidR="0090562A" w:rsidRDefault="0090562A" w:rsidP="00C629EA">
      <w:pPr>
        <w:jc w:val="both"/>
        <w:rPr>
          <w:rtl/>
        </w:rPr>
      </w:pPr>
      <w:r>
        <w:rPr>
          <w:rFonts w:hint="cs"/>
          <w:rtl/>
        </w:rPr>
        <w:br/>
      </w:r>
      <w:r>
        <w:rPr>
          <w:rFonts w:cs="FrankRuehl"/>
          <w:rtl/>
        </w:rPr>
        <w:t xml:space="preserve"> </w:t>
      </w:r>
      <w:r w:rsidRPr="0090562A">
        <w:rPr>
          <w:rtl/>
        </w:rPr>
        <w:t>*</w:t>
      </w: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- - </w:t>
      </w:r>
      <w:r w:rsidRPr="0090562A">
        <w:rPr>
          <w:rFonts w:hint="cs"/>
          <w:rtl/>
        </w:rPr>
        <w:t>דברי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הגר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בפשוטן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ובמקום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שהכונה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לרופף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הדין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ולומר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מוכרע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משמש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לשון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זו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דעת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פלוני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פלוני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כתב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כו</w:t>
      </w:r>
      <w:r w:rsidRPr="0090562A">
        <w:rPr>
          <w:rtl/>
        </w:rPr>
        <w:t xml:space="preserve">'. </w:t>
      </w:r>
      <w:r w:rsidRPr="0090562A">
        <w:rPr>
          <w:rFonts w:hint="cs"/>
          <w:rtl/>
        </w:rPr>
        <w:t>ובמקום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שהכונה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לקיים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ולאפוקי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מהחולק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שימוש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הלשון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לומר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כפלוני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ואם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כאנו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להרוס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מובני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הלשון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אבדנו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</w:t>
      </w:r>
      <w:r w:rsidRPr="0090562A">
        <w:rPr>
          <w:rtl/>
        </w:rPr>
        <w:t>"</w:t>
      </w:r>
      <w:r w:rsidRPr="0090562A">
        <w:rPr>
          <w:rFonts w:hint="cs"/>
          <w:rtl/>
        </w:rPr>
        <w:t>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שבע</w:t>
      </w:r>
      <w:r w:rsidRPr="0090562A">
        <w:rPr>
          <w:rtl/>
        </w:rPr>
        <w:t>"</w:t>
      </w:r>
      <w:r w:rsidRPr="0090562A">
        <w:rPr>
          <w:rFonts w:hint="cs"/>
          <w:rtl/>
        </w:rPr>
        <w:t>פ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הכתוכה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וחלילה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מנליזות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כאלו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tl/>
        </w:rPr>
        <w:t>*</w:t>
      </w: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- - </w:t>
      </w:r>
      <w:r w:rsidRPr="0090562A">
        <w:rPr>
          <w:rFonts w:hint="cs"/>
          <w:rtl/>
        </w:rPr>
        <w:t>ואם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כאן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תמי</w:t>
      </w:r>
      <w:r w:rsidRPr="0090562A">
        <w:rPr>
          <w:rtl/>
        </w:rPr>
        <w:t xml:space="preserve">', </w:t>
      </w:r>
      <w:r w:rsidRPr="0090562A">
        <w:rPr>
          <w:rFonts w:hint="cs"/>
          <w:rtl/>
        </w:rPr>
        <w:t>למה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נוציא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דכרי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הגר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מפשטן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לפרש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רמזים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בטלה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שימושה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תורה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כיו</w:t>
      </w:r>
      <w:r w:rsidRPr="0090562A">
        <w:rPr>
          <w:rtl/>
        </w:rPr>
        <w:t>"</w:t>
      </w:r>
      <w:r w:rsidRPr="0090562A">
        <w:rPr>
          <w:rFonts w:hint="cs"/>
          <w:rtl/>
        </w:rPr>
        <w:t>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כדכרי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הגר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מפרש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ופוסק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ולדעת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המנגדת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אסור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לאומרו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tl/>
        </w:rPr>
        <w:t>*</w:t>
      </w: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-- </w:t>
      </w:r>
      <w:r w:rsidRPr="0090562A">
        <w:rPr>
          <w:rFonts w:hint="cs"/>
          <w:rtl/>
        </w:rPr>
        <w:t>וחלילה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להפוך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הגר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הפשוטים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ללעגי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שפה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ועוד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פחות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מזה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ומי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שרגיל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בעומק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הגר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אפשר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להבין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מקום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לנטות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דרך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הגר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תמיד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לרמז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הראשונים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כן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tl/>
        </w:rPr>
        <w:t>(</w:t>
      </w:r>
      <w:r w:rsidRPr="0090562A">
        <w:rPr>
          <w:rFonts w:hint="cs"/>
          <w:rtl/>
        </w:rPr>
        <w:t>מתוך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מכתבי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חדו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>)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158 ---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כו</w:t>
      </w:r>
      <w:r>
        <w:rPr>
          <w:rFonts w:cs="FrankRuehl"/>
          <w:rtl/>
        </w:rPr>
        <w:t xml:space="preserve"> </w:t>
      </w:r>
      <w:r w:rsidR="00C629EA">
        <w:rPr>
          <w:rFonts w:hint="cs"/>
          <w:rtl/>
        </w:rPr>
        <w:t xml:space="preserve"> ==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כט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וכט</w:t>
      </w:r>
      <w:r w:rsidRPr="0090562A">
        <w:rPr>
          <w:rtl/>
        </w:rPr>
        <w:t>"</w:t>
      </w:r>
      <w:r w:rsidRPr="0090562A">
        <w:rPr>
          <w:rFonts w:hint="cs"/>
          <w:rtl/>
        </w:rPr>
        <w:t>ס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אחדשה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באה</w:t>
      </w:r>
      <w:r w:rsidRPr="0090562A">
        <w:rPr>
          <w:rtl/>
        </w:rPr>
        <w:t>"</w:t>
      </w:r>
      <w:r w:rsidRPr="0090562A">
        <w:rPr>
          <w:rFonts w:hint="cs"/>
          <w:rtl/>
        </w:rPr>
        <w:t>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ספרס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מס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חולין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הגיעני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לשמחת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זכו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לכך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יוסיפו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עצמה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לעסוק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ויחליפו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כח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ואונים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לעשות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חיל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בתורה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להגדיל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ולהאדירה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כנפשם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ונפש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</w:p>
    <w:p w14:paraId="18BADECC" w14:textId="77777777" w:rsidR="0090562A" w:rsidRDefault="0090562A" w:rsidP="00C629EA">
      <w:pPr>
        <w:jc w:val="both"/>
        <w:rPr>
          <w:rtl/>
        </w:rPr>
      </w:pPr>
      <w:r>
        <w:rPr>
          <w:rFonts w:hint="cs"/>
          <w:rtl/>
        </w:rPr>
        <w:br/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מנ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</w:t>
      </w:r>
      <w:r w:rsidRPr="0090562A">
        <w:rPr>
          <w:rtl/>
        </w:rPr>
        <w:t>"</w:t>
      </w:r>
      <w:r w:rsidRPr="0090562A">
        <w:rPr>
          <w:rFonts w:hint="cs"/>
          <w:rtl/>
        </w:rPr>
        <w:t>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ברק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ידי</w:t>
      </w:r>
      <w:r w:rsidRPr="0090562A">
        <w:rPr>
          <w:rtl/>
        </w:rPr>
        <w:t>"</w:t>
      </w:r>
      <w:r w:rsidRPr="0090562A">
        <w:rPr>
          <w:rFonts w:hint="cs"/>
          <w:rtl/>
        </w:rPr>
        <w:t>נ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הגאון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מוהר</w:t>
      </w:r>
      <w:r w:rsidRPr="0090562A">
        <w:rPr>
          <w:rtl/>
        </w:rPr>
        <w:t>"</w:t>
      </w:r>
      <w:r w:rsidRPr="0090562A">
        <w:rPr>
          <w:rFonts w:hint="cs"/>
          <w:rtl/>
        </w:rPr>
        <w:t>ר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שליט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יקרתם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הגיעני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הקשה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דבריהם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היקרים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בכל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הריני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מתאמץ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רצונם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בידעי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שדברי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חביבים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עליהם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ביותר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וכבר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אמרו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אשריכם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תלמידי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חכמים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כו</w:t>
      </w:r>
      <w:r w:rsidRPr="0090562A">
        <w:rPr>
          <w:rtl/>
        </w:rPr>
        <w:t xml:space="preserve">', </w:t>
      </w:r>
      <w:r w:rsidRPr="0090562A">
        <w:rPr>
          <w:rFonts w:hint="cs"/>
          <w:rtl/>
        </w:rPr>
        <w:t>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אהבתי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וגו</w:t>
      </w:r>
      <w:r w:rsidRPr="0090562A">
        <w:rPr>
          <w:rtl/>
        </w:rPr>
        <w:t>'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וביתר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עדיין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עלתה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בידי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לעי</w:t>
      </w:r>
      <w:r w:rsidRPr="0090562A">
        <w:rPr>
          <w:rtl/>
        </w:rPr>
        <w:t xml:space="preserve">', </w:t>
      </w:r>
      <w:r w:rsidRPr="0090562A">
        <w:rPr>
          <w:rFonts w:hint="cs"/>
          <w:rtl/>
        </w:rPr>
        <w:t>ואין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רצוני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להאריך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בשיעור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ולכן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אסתפק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בדברים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מעטים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והנני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חותם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בברכה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באהבה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וכבוד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</w:p>
    <w:p w14:paraId="4170DAE0" w14:textId="77777777" w:rsidR="0090562A" w:rsidRDefault="0090562A" w:rsidP="00C629EA">
      <w:pPr>
        <w:jc w:val="both"/>
        <w:rPr>
          <w:rtl/>
        </w:rPr>
      </w:pPr>
      <w:r>
        <w:rPr>
          <w:rFonts w:hint="cs"/>
          <w:rtl/>
        </w:rPr>
        <w:lastRenderedPageBreak/>
        <w:br/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159 ---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תורס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החוה</w:t>
      </w:r>
      <w:r w:rsidRPr="0090562A">
        <w:rPr>
          <w:rtl/>
        </w:rPr>
        <w:t>"</w:t>
      </w:r>
      <w:r w:rsidRPr="0090562A">
        <w:rPr>
          <w:rFonts w:hint="cs"/>
          <w:rtl/>
        </w:rPr>
        <w:t>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וחליפת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ואונים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לאוריתא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דשנים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ורעננים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יהיו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אחדשה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באה</w:t>
      </w:r>
      <w:r w:rsidRPr="0090562A">
        <w:rPr>
          <w:rtl/>
        </w:rPr>
        <w:t>"</w:t>
      </w:r>
      <w:r w:rsidRPr="0090562A">
        <w:rPr>
          <w:rFonts w:hint="cs"/>
          <w:rtl/>
        </w:rPr>
        <w:t>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בידעי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ענג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הגדול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בפלפולא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אורייתא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ואוהבים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ללחום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מלחמתה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תורה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בבחינת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חובלים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כבגי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ונועם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כבני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ובבחינת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סליק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להתם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הריני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מתאמץ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לעשות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רצונם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כשאני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לעצמי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אוהב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העצלות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והשתיקה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רצון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זולתי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זהו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שבלבי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אוהבו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השמח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בתורתו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ובשלומו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החותם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ברכה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לחדש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כנשר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נעוריו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לעסוק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מתוך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שמחה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והרחבת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הלב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כנפשם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ונפש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ידידם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הדוש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</w:p>
    <w:p w14:paraId="6C4548FC" w14:textId="77777777" w:rsidR="0090562A" w:rsidRDefault="0090562A" w:rsidP="00C629EA">
      <w:pPr>
        <w:jc w:val="both"/>
        <w:rPr>
          <w:rtl/>
        </w:rPr>
      </w:pPr>
      <w:r>
        <w:rPr>
          <w:rFonts w:hint="cs"/>
          <w:rtl/>
        </w:rPr>
        <w:br/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לב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ורב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ישע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מכתבך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הגיעני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ימים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לרפיון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הבריאות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לעי</w:t>
      </w:r>
      <w:r w:rsidRPr="0090562A">
        <w:rPr>
          <w:rtl/>
        </w:rPr>
        <w:t>'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בדבריך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היקרים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עיון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הראוי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התענגתי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לראות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הנך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עומד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במקום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הראוי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לעמוד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ואחתום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חזק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ואמץ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כנפשך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ונפש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</w:p>
    <w:p w14:paraId="50854E41" w14:textId="6E881E75" w:rsidR="0090562A" w:rsidRDefault="0090562A" w:rsidP="00C629EA">
      <w:pPr>
        <w:jc w:val="both"/>
        <w:rPr>
          <w:rtl/>
        </w:rPr>
      </w:pPr>
      <w:r>
        <w:rPr>
          <w:rFonts w:hint="cs"/>
          <w:rtl/>
        </w:rPr>
        <w:br/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160 ---</w:t>
      </w:r>
      <w:r>
        <w:rPr>
          <w:rFonts w:cs="FrankRuehl"/>
          <w:rtl/>
        </w:rPr>
        <w:t xml:space="preserve"> </w:t>
      </w:r>
      <w:r w:rsidR="00C629EA">
        <w:rPr>
          <w:rFonts w:hint="cs"/>
          <w:rtl/>
        </w:rPr>
        <w:t xml:space="preserve"> ==</w:t>
      </w:r>
      <w:r>
        <w:rPr>
          <w:rFonts w:cs="FrankRuehl"/>
          <w:rtl/>
        </w:rPr>
        <w:t xml:space="preserve"> </w:t>
      </w:r>
      <w:r w:rsidRPr="0090562A">
        <w:t>c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לג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מכתבך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הגיעני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ומאד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קשה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עוד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הפעם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ואגי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נזהר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בעידן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הרגשת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כובד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והעיקר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מצאתי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בדבריך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מענין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ומטעים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רק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לפעמים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פרשת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בפירוש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זר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ולפעמים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פירוד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הדעות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בסברא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סיבת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חסרון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השקפה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חודרת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מכרעת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וחסרון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ההרגל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ולרצוני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לריב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עימך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הפעם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כחדתי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ממך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רשמו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לבבי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tl/>
        </w:rPr>
        <w:t>(</w:t>
      </w:r>
      <w:r w:rsidRPr="0090562A">
        <w:rPr>
          <w:rFonts w:hint="cs"/>
          <w:rtl/>
        </w:rPr>
        <w:t>מתוך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מכתב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חדו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>)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לד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כפי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המקובל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בידינו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להעמיס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בבחינת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עיקר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חסר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הספר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שבעלי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המסורה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שקדו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שהבאים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אחריהם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יבינו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היטב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ומבחינה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יפלא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יתכן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שהר</w:t>
      </w:r>
      <w:r w:rsidRPr="0090562A">
        <w:rPr>
          <w:rtl/>
        </w:rPr>
        <w:t>"</w:t>
      </w:r>
      <w:r w:rsidRPr="0090562A">
        <w:rPr>
          <w:rFonts w:hint="cs"/>
          <w:rtl/>
        </w:rPr>
        <w:t>מ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איירי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ויכחיד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תחת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לשונו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וכאילו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מכוין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להעלים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מהלומדים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כונתו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להפליא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שהר</w:t>
      </w:r>
      <w:r w:rsidRPr="0090562A">
        <w:rPr>
          <w:rtl/>
        </w:rPr>
        <w:t>"</w:t>
      </w:r>
      <w:r w:rsidRPr="0090562A">
        <w:rPr>
          <w:rFonts w:hint="cs"/>
          <w:rtl/>
        </w:rPr>
        <w:t>מ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יבדה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הלכות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רמיזא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בגמ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ואין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יסוד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בסברא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tl/>
        </w:rPr>
        <w:t>(</w:t>
      </w:r>
      <w:r w:rsidRPr="0090562A">
        <w:rPr>
          <w:rFonts w:hint="cs"/>
          <w:rtl/>
        </w:rPr>
        <w:t>מתוך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גליון</w:t>
      </w:r>
      <w:r w:rsidRPr="0090562A">
        <w:rPr>
          <w:rtl/>
        </w:rPr>
        <w:t>)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161 ---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תורס</w:t>
      </w:r>
      <w:r>
        <w:rPr>
          <w:rFonts w:cs="FrankRuehl"/>
          <w:rtl/>
        </w:rPr>
        <w:t xml:space="preserve"> </w:t>
      </w:r>
      <w:r w:rsidRPr="0090562A">
        <w:rPr>
          <w:rtl/>
        </w:rPr>
        <w:t>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דעתי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מוזר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מאד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לברוא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הללמ</w:t>
      </w:r>
      <w:r w:rsidRPr="0090562A">
        <w:rPr>
          <w:rtl/>
        </w:rPr>
        <w:t>"</w:t>
      </w:r>
      <w:r w:rsidRPr="0090562A">
        <w:rPr>
          <w:rFonts w:hint="cs"/>
          <w:rtl/>
        </w:rPr>
        <w:t>מ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בשיעור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ואין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מתקבל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דעתי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להסתפק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כלל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ודברים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ערך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בריח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התיכון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בשרש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ההלכה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וממדת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מוסרי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לשקוד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הדכר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ולפרש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קובעים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הדבר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-- </w:t>
      </w:r>
      <w:r w:rsidRPr="0090562A">
        <w:rPr>
          <w:rFonts w:hint="cs"/>
          <w:rtl/>
        </w:rPr>
        <w:t>והרי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הרשכ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בקיא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בדברי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הפוסקים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שלפניו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ואילו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שמתיר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מביאו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מצוי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מאד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מעשים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השבתות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ודאי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מפורסם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אבל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הרשב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מחודש</w:t>
      </w:r>
      <w:r w:rsidRPr="0090562A">
        <w:rPr>
          <w:rtl/>
        </w:rPr>
        <w:t xml:space="preserve"> -- </w:t>
      </w:r>
      <w:r w:rsidRPr="0090562A">
        <w:rPr>
          <w:rFonts w:hint="cs"/>
          <w:rtl/>
        </w:rPr>
        <w:t>ידעתי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נגד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מרן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הב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חויבנו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להגיד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שכלבנו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וזו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חובתנו</w:t>
      </w:r>
      <w:r w:rsidRPr="0090562A">
        <w:rPr>
          <w:rtl/>
        </w:rPr>
        <w:t xml:space="preserve"> -- [</w:t>
      </w:r>
      <w:r w:rsidRPr="0090562A">
        <w:rPr>
          <w:rFonts w:hint="cs"/>
          <w:rtl/>
        </w:rPr>
        <w:t>ידעתי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שלבו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נוטה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לצד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יביט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באופן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טביעות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עינא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דלבא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מעתיק</w:t>
      </w:r>
      <w:r w:rsidRPr="0090562A">
        <w:rPr>
          <w:rtl/>
        </w:rPr>
        <w:t>].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אמנם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דכרי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אחרונים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שהכריעו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שאין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למחות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שנוהג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היתר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אבל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נכון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להחמיר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כמש</w:t>
      </w:r>
      <w:r w:rsidRPr="0090562A">
        <w:rPr>
          <w:rtl/>
        </w:rPr>
        <w:t>"</w:t>
      </w:r>
      <w:r w:rsidRPr="0090562A">
        <w:rPr>
          <w:rFonts w:hint="cs"/>
          <w:rtl/>
        </w:rPr>
        <w:t>כ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הב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מפני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כאן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חיוב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חטאת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הייתי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עושה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מעשה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נגד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מרן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והאחרונים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שהעתיק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</w:t>
      </w:r>
      <w:r w:rsidRPr="0090562A">
        <w:rPr>
          <w:rtl/>
        </w:rPr>
        <w:t>"</w:t>
      </w:r>
      <w:r w:rsidRPr="0090562A">
        <w:rPr>
          <w:rFonts w:hint="cs"/>
          <w:rtl/>
        </w:rPr>
        <w:t>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בפלוגתא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דרכוותא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במלאכה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דאורייתא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tl/>
        </w:rPr>
        <w:t>(</w:t>
      </w:r>
      <w:r w:rsidRPr="0090562A">
        <w:rPr>
          <w:rFonts w:hint="cs"/>
          <w:rtl/>
        </w:rPr>
        <w:t>מתוך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מכתב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חדו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>)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162 ---</w:t>
      </w:r>
      <w:r>
        <w:rPr>
          <w:rFonts w:cs="FrankRuehl"/>
          <w:rtl/>
        </w:rPr>
        <w:t xml:space="preserve"> </w:t>
      </w:r>
      <w:r w:rsidR="00C629EA">
        <w:rPr>
          <w:rFonts w:hint="cs"/>
          <w:rtl/>
        </w:rPr>
        <w:t xml:space="preserve"> ==</w:t>
      </w:r>
      <w:r>
        <w:rPr>
          <w:rFonts w:cs="FrankRuehl"/>
          <w:rtl/>
        </w:rPr>
        <w:t xml:space="preserve"> </w:t>
      </w:r>
      <w:r w:rsidRPr="0090562A">
        <w:rPr>
          <w:rtl/>
        </w:rPr>
        <w:t>0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המכשירים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ישנם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ערך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הרבים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הפוסלים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בבחינת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יחידים</w:t>
      </w:r>
      <w:r w:rsidRPr="0090562A">
        <w:rPr>
          <w:rtl/>
        </w:rPr>
        <w:t xml:space="preserve"> -</w:t>
      </w:r>
      <w:r>
        <w:rPr>
          <w:rFonts w:cs="FrankRuehl"/>
          <w:rtl/>
        </w:rPr>
        <w:t xml:space="preserve"> </w:t>
      </w:r>
      <w:r w:rsidRPr="0090562A">
        <w:rPr>
          <w:rtl/>
        </w:rPr>
        <w:t>*</w:t>
      </w: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-- </w:t>
      </w:r>
      <w:r w:rsidRPr="0090562A">
        <w:rPr>
          <w:rFonts w:hint="cs"/>
          <w:rtl/>
        </w:rPr>
        <w:t>ואין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ממדת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הוראה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לסמוך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שכתוב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בספר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אמתתן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בטוחה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סוף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מי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שמורה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לרבים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מורה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נגד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הכרעת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הב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והרמ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והמ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והנו</w:t>
      </w:r>
      <w:r w:rsidRPr="0090562A">
        <w:rPr>
          <w:rtl/>
        </w:rPr>
        <w:t>"</w:t>
      </w:r>
      <w:r w:rsidRPr="0090562A">
        <w:rPr>
          <w:rFonts w:hint="cs"/>
          <w:rtl/>
        </w:rPr>
        <w:t>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lastRenderedPageBreak/>
        <w:t>והמשנה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הפוסק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האחרון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ומבטל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מצות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תפלין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לרבים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ומונע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לרבים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מלעשות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מצוה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הכופל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הדוש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</w:p>
    <w:p w14:paraId="409F621C" w14:textId="23898921" w:rsidR="0090562A" w:rsidRDefault="0090562A" w:rsidP="00C629EA">
      <w:pPr>
        <w:jc w:val="both"/>
        <w:rPr>
          <w:rtl/>
        </w:rPr>
      </w:pPr>
      <w:r>
        <w:rPr>
          <w:rFonts w:hint="cs"/>
          <w:rtl/>
        </w:rPr>
        <w:br/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tl/>
        </w:rPr>
        <w:t>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כמדומה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דבכתבי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הקודמים</w:t>
      </w:r>
      <w:r w:rsidRPr="0090562A">
        <w:rPr>
          <w:rtl/>
        </w:rPr>
        <w:t xml:space="preserve">* </w:t>
      </w:r>
      <w:r w:rsidRPr="0090562A">
        <w:rPr>
          <w:rFonts w:hint="cs"/>
          <w:rtl/>
        </w:rPr>
        <w:t>נזכר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- - </w:t>
      </w:r>
      <w:r w:rsidRPr="0090562A">
        <w:rPr>
          <w:rFonts w:hint="cs"/>
          <w:rtl/>
        </w:rPr>
        <w:t>וטעיתי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ואבקש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למוחקו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דלא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ליהוי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כמשהה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ספר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מוגה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לז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מתמיה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תנאי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קדמאי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כמו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ור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ור</w:t>
      </w:r>
      <w:r w:rsidRPr="0090562A">
        <w:rPr>
          <w:rtl/>
        </w:rPr>
        <w:t>"</w:t>
      </w:r>
      <w:r w:rsidRPr="0090562A">
        <w:rPr>
          <w:rFonts w:hint="cs"/>
          <w:rtl/>
        </w:rPr>
        <w:t>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כולם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קבלו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</w:t>
      </w:r>
      <w:r w:rsidRPr="0090562A">
        <w:rPr>
          <w:rtl/>
        </w:rPr>
        <w:t xml:space="preserve">- - </w:t>
      </w:r>
      <w:r w:rsidRPr="0090562A">
        <w:rPr>
          <w:rFonts w:hint="cs"/>
          <w:rtl/>
        </w:rPr>
        <w:t>ולא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נחלקו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</w:t>
      </w:r>
      <w:r w:rsidRPr="0090562A">
        <w:rPr>
          <w:rtl/>
        </w:rPr>
        <w:t xml:space="preserve">- - </w:t>
      </w:r>
      <w:r w:rsidRPr="0090562A">
        <w:rPr>
          <w:rFonts w:hint="cs"/>
          <w:rtl/>
        </w:rPr>
        <w:t>איך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יבוא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אמורא</w:t>
      </w:r>
      <w:r>
        <w:rPr>
          <w:rFonts w:cs="FrankRuehl"/>
          <w:rtl/>
        </w:rPr>
        <w:t xml:space="preserve"> </w:t>
      </w:r>
      <w:r w:rsidRPr="0090562A">
        <w:rPr>
          <w:rFonts w:ascii="Arial" w:hAnsi="Arial" w:cs="Arial" w:hint="cs"/>
          <w:rtl/>
        </w:rPr>
        <w:t>●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הכונה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למכתבי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חדו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קודמים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163 ---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תורס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סח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לחלוק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עליהם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וזו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הכרעה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התנאים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לאמורא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להכריע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דעת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שלישית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שחולק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התנאים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ובפרט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תלוי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בסברא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צריך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קבלה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שלשת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התנאים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הראשונים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קיבלו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לעייל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פילא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בקופא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דמחטא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אכפת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פירושו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בפשוטו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tl/>
        </w:rPr>
        <w:t>(</w:t>
      </w:r>
      <w:r w:rsidRPr="0090562A">
        <w:rPr>
          <w:rFonts w:hint="cs"/>
          <w:rtl/>
        </w:rPr>
        <w:t>מתוך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גליון</w:t>
      </w:r>
      <w:r w:rsidRPr="0090562A">
        <w:rPr>
          <w:rtl/>
        </w:rPr>
        <w:t>)</w:t>
      </w:r>
      <w:r>
        <w:rPr>
          <w:rFonts w:cs="FrankRuehl"/>
          <w:rtl/>
        </w:rPr>
        <w:t xml:space="preserve"> </w:t>
      </w:r>
      <w:r w:rsidRPr="0090562A">
        <w:rPr>
          <w:rtl/>
        </w:rPr>
        <w:t>*</w:t>
      </w: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- </w:t>
      </w:r>
      <w:r w:rsidRPr="0090562A">
        <w:rPr>
          <w:rFonts w:hint="cs"/>
          <w:rtl/>
        </w:rPr>
        <w:t>ואין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לדקדק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במתני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כמו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לישמעינן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דין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רק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בדברי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אמוראים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לדקדק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לפעמים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כך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והרבה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הלכות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נזכרו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במשנה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תמסרו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לר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חייא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ולר</w:t>
      </w:r>
      <w:r w:rsidRPr="0090562A">
        <w:rPr>
          <w:rtl/>
        </w:rPr>
        <w:t>'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אושעיא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קפרא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היתה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הכונה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לקצר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המשנה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בשביל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שיהי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אפשר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להיות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בקי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בהן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וחלילה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לבנות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יסודות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ולהחליט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דינים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לפרש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דקים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בכתב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וצריך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להשליך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הבטה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בוחנת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מקיפה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בסגנון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הגמ</w:t>
      </w:r>
      <w:r w:rsidRPr="0090562A">
        <w:rPr>
          <w:rtl/>
        </w:rPr>
        <w:t>'.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לח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שלוכט</w:t>
      </w:r>
      <w:r w:rsidRPr="0090562A">
        <w:rPr>
          <w:rtl/>
        </w:rPr>
        <w:t>"</w:t>
      </w:r>
      <w:r w:rsidRPr="0090562A">
        <w:rPr>
          <w:rFonts w:hint="cs"/>
          <w:rtl/>
        </w:rPr>
        <w:t>ס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לידי</w:t>
      </w:r>
      <w:r w:rsidRPr="0090562A">
        <w:rPr>
          <w:rtl/>
        </w:rPr>
        <w:t>"</w:t>
      </w:r>
      <w:r w:rsidRPr="0090562A">
        <w:rPr>
          <w:rFonts w:hint="cs"/>
          <w:rtl/>
        </w:rPr>
        <w:t>נ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שליט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אחדשה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מכתבו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הגיעני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דבריו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בד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נאמרו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בדעת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הראוי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כשנים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164 ---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כמו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בקבצים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הקודמים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עשינו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כאן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ציונים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כעין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כוכב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בתוכן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האגרות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ליד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המכתבים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ראינו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בעצמנו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הכי</w:t>
      </w:r>
      <w:r w:rsidRPr="0090562A">
        <w:rPr>
          <w:rtl/>
        </w:rPr>
        <w:t>"</w:t>
      </w:r>
      <w:r w:rsidRPr="0090562A">
        <w:rPr>
          <w:rFonts w:hint="cs"/>
          <w:rtl/>
        </w:rPr>
        <w:t>ק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כולם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העתקות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נכונות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מ</w:t>
      </w:r>
      <w:r w:rsidRPr="0090562A">
        <w:rPr>
          <w:rtl/>
        </w:rPr>
        <w:t>"</w:t>
      </w:r>
      <w:r w:rsidRPr="0090562A">
        <w:rPr>
          <w:rFonts w:hint="cs"/>
          <w:rtl/>
        </w:rPr>
        <w:t>מ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יתכן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לפעמים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שינוים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קלים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המעתיקים</w:t>
      </w:r>
      <w:r w:rsidRPr="0090562A">
        <w:rPr>
          <w:rtl/>
        </w:rPr>
        <w:t xml:space="preserve">, - </w:t>
      </w:r>
      <w:r w:rsidRPr="0090562A">
        <w:rPr>
          <w:rFonts w:hint="cs"/>
          <w:rtl/>
        </w:rPr>
        <w:t>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צויין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בהרבה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אגרות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אודות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נכתבו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ופעמים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נתבארו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במפתחות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במקום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שכתוב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נקודות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כזה</w:t>
      </w:r>
      <w:r w:rsidRPr="0090562A">
        <w:rPr>
          <w:rtl/>
        </w:rPr>
        <w:t xml:space="preserve"> ... </w:t>
      </w:r>
      <w:r w:rsidRPr="0090562A">
        <w:rPr>
          <w:rFonts w:hint="cs"/>
          <w:rtl/>
        </w:rPr>
        <w:t>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כזה</w:t>
      </w:r>
      <w:r w:rsidRPr="0090562A">
        <w:rPr>
          <w:rtl/>
        </w:rPr>
        <w:t xml:space="preserve"> - </w:t>
      </w:r>
      <w:r w:rsidRPr="0090562A">
        <w:rPr>
          <w:rFonts w:hint="cs"/>
          <w:rtl/>
        </w:rPr>
        <w:t>כך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כתוב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בעצם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כתי</w:t>
      </w:r>
      <w:r w:rsidRPr="0090562A">
        <w:rPr>
          <w:rtl/>
        </w:rPr>
        <w:t>"</w:t>
      </w:r>
      <w:r w:rsidRPr="0090562A">
        <w:rPr>
          <w:rFonts w:hint="cs"/>
          <w:rtl/>
        </w:rPr>
        <w:t>ק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ובמקום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שהושמטו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לפעמים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כמה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מלים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פסקות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רשמנו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קוים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אחדים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כזה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כדי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להבדיל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שהשמטנו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הנקודות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הקוים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בכתי</w:t>
      </w:r>
      <w:r w:rsidRPr="0090562A">
        <w:rPr>
          <w:rtl/>
        </w:rPr>
        <w:t>"</w:t>
      </w:r>
      <w:r w:rsidRPr="0090562A">
        <w:rPr>
          <w:rFonts w:hint="cs"/>
          <w:rtl/>
        </w:rPr>
        <w:t>ק</w:t>
      </w:r>
      <w:r w:rsidRPr="0090562A">
        <w:rPr>
          <w:rtl/>
        </w:rPr>
        <w:t xml:space="preserve">. - </w:t>
      </w:r>
      <w:r w:rsidRPr="0090562A">
        <w:rPr>
          <w:rFonts w:hint="cs"/>
          <w:rtl/>
        </w:rPr>
        <w:t>לפעמים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ציינו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ציון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והצגנוהו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בסוגרים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עגולות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כזה</w:t>
      </w:r>
      <w:r w:rsidRPr="0090562A">
        <w:rPr>
          <w:rtl/>
        </w:rPr>
        <w:t xml:space="preserve"> () </w:t>
      </w:r>
      <w:r w:rsidRPr="0090562A">
        <w:rPr>
          <w:rFonts w:hint="cs"/>
          <w:rtl/>
        </w:rPr>
        <w:t>וכאשר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הופיעו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סוגרים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בעצם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הכתי</w:t>
      </w:r>
      <w:r w:rsidRPr="0090562A">
        <w:rPr>
          <w:rtl/>
        </w:rPr>
        <w:t>"</w:t>
      </w:r>
      <w:r w:rsidRPr="0090562A">
        <w:rPr>
          <w:rFonts w:hint="cs"/>
          <w:rtl/>
        </w:rPr>
        <w:t>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רשמנום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בסוגרים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מרובעות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כזה</w:t>
      </w:r>
      <w:r w:rsidRPr="0090562A">
        <w:rPr>
          <w:rtl/>
        </w:rPr>
        <w:t xml:space="preserve"> [ ].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כמו</w:t>
      </w:r>
      <w:r w:rsidRPr="0090562A">
        <w:rPr>
          <w:rtl/>
        </w:rPr>
        <w:t>"</w:t>
      </w:r>
      <w:r w:rsidRPr="0090562A">
        <w:rPr>
          <w:rFonts w:hint="cs"/>
          <w:rtl/>
        </w:rPr>
        <w:t>כ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השמטנו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האגרות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מיועדות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מפני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טעמים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מובנים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ואהבת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הצניעות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tl/>
        </w:rPr>
        <w:t>*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והננו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מבקשים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שנמצא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אגרות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ממרן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זללה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 - </w:t>
      </w:r>
      <w:r w:rsidRPr="0090562A">
        <w:rPr>
          <w:rFonts w:hint="cs"/>
          <w:rtl/>
        </w:rPr>
        <w:t>להמציא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למען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נוכל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להדפיסם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ולזכות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הרבים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165 ---</w:t>
      </w:r>
      <w:r>
        <w:rPr>
          <w:rFonts w:cs="FrankRuehl"/>
          <w:rtl/>
        </w:rPr>
        <w:t xml:space="preserve"> </w:t>
      </w:r>
      <w:r w:rsidRPr="0090562A">
        <w:rPr>
          <w:rtl/>
        </w:rPr>
        <w:t>30</w:t>
      </w:r>
      <w:r>
        <w:rPr>
          <w:rFonts w:cs="FrankRuehl"/>
          <w:rtl/>
        </w:rPr>
        <w:t xml:space="preserve"> </w:t>
      </w:r>
      <w:r w:rsidR="00C629EA">
        <w:rPr>
          <w:rFonts w:hint="cs"/>
          <w:rtl/>
        </w:rPr>
        <w:t xml:space="preserve"> ==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קדמוניות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מוכרעין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לעיין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מושכלין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בבטח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והנני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חותם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בברכה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שיתפקד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לטובה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לחיים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טובים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ומתוקים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כנפש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</w:p>
    <w:p w14:paraId="7A1EC4F6" w14:textId="77777777" w:rsidR="0090562A" w:rsidRDefault="0090562A" w:rsidP="00C629EA">
      <w:pPr>
        <w:jc w:val="both"/>
        <w:rPr>
          <w:rtl/>
        </w:rPr>
      </w:pPr>
      <w:r>
        <w:rPr>
          <w:rFonts w:hint="cs"/>
          <w:rtl/>
        </w:rPr>
        <w:br/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</w:t>
      </w:r>
      <w:r w:rsidRPr="0090562A">
        <w:rPr>
          <w:rtl/>
        </w:rPr>
        <w:t>"</w:t>
      </w:r>
      <w:r w:rsidRPr="0090562A">
        <w:rPr>
          <w:rFonts w:hint="cs"/>
          <w:rtl/>
        </w:rPr>
        <w:t>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למב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תר</w:t>
      </w:r>
      <w:r w:rsidRPr="0090562A">
        <w:rPr>
          <w:rtl/>
        </w:rPr>
        <w:t>"</w:t>
      </w:r>
      <w:r w:rsidRPr="0090562A">
        <w:rPr>
          <w:rFonts w:hint="cs"/>
          <w:rtl/>
        </w:rPr>
        <w:t>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ווילנא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לט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רב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שלומים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דבריך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היקרים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הגיעני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שפיר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דתרי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מיעוטי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לרכות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ולא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להקשות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לכתוב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מיעוטי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ולכתוב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ריבוי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דזו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כללית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מקום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דאיכא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מיעוטי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אבל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קבלנו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במדות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נדרשת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דמיעוט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אחר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מיעוט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למעט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אשמעינן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דהתורה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נקטה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חדא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לאחריני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ובמקום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לכתוב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ריבוי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כתבה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תרי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מיעוטי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לחקור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אימתי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קבעה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תורה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ריבוי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ואימתי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כתבה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מיעוטי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- - </w:t>
      </w:r>
      <w:r w:rsidRPr="0090562A">
        <w:rPr>
          <w:rFonts w:hint="cs"/>
          <w:rtl/>
        </w:rPr>
        <w:t>דחית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סוגיא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מהלכה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יתכן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באופן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מוכרח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אפשר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להלכה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ואפשר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להלכה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ודאי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היא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166 ---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תורס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סג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כהלכה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ואצ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לחדש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מחלוקת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הרי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עכ</w:t>
      </w:r>
      <w:r w:rsidRPr="0090562A">
        <w:rPr>
          <w:rtl/>
        </w:rPr>
        <w:t>"</w:t>
      </w:r>
      <w:r w:rsidRPr="0090562A">
        <w:rPr>
          <w:rFonts w:hint="cs"/>
          <w:rtl/>
        </w:rPr>
        <w:t>פ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מבואר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בסוגיא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דיש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עשה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ומי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lastRenderedPageBreak/>
        <w:t>שחולק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נתבאר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בבבלי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בירו</w:t>
      </w:r>
      <w:r w:rsidRPr="0090562A">
        <w:rPr>
          <w:rtl/>
        </w:rPr>
        <w:t xml:space="preserve">', </w:t>
      </w:r>
      <w:r w:rsidRPr="0090562A">
        <w:rPr>
          <w:rFonts w:hint="cs"/>
          <w:rtl/>
        </w:rPr>
        <w:t>והעיקר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תלוי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בהשקפת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לדון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בכתב</w:t>
      </w:r>
      <w:r w:rsidRPr="0090562A">
        <w:rPr>
          <w:rtl/>
        </w:rPr>
        <w:t xml:space="preserve"> "</w:t>
      </w:r>
      <w:r w:rsidRPr="0090562A">
        <w:rPr>
          <w:rFonts w:hint="cs"/>
          <w:rtl/>
        </w:rPr>
        <w:t>בטביעות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עין</w:t>
      </w:r>
      <w:r w:rsidRPr="0090562A">
        <w:rPr>
          <w:rtl/>
        </w:rPr>
        <w:t>" 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שכתבת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חכם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באמת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חכם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ושמחתני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בקושיתו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קושיתו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גדולה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שוקל</w:t>
      </w:r>
      <w:r w:rsidRPr="0090562A">
        <w:rPr>
          <w:rtl/>
        </w:rPr>
        <w:t xml:space="preserve">? </w:t>
      </w:r>
      <w:r w:rsidRPr="0090562A">
        <w:rPr>
          <w:rFonts w:hint="cs"/>
          <w:rtl/>
        </w:rPr>
        <w:t>הלא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פרוש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א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בלשון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</w:t>
      </w:r>
      <w:r w:rsidRPr="0090562A">
        <w:rPr>
          <w:rtl/>
        </w:rPr>
        <w:t>"</w:t>
      </w:r>
      <w:r w:rsidRPr="0090562A">
        <w:rPr>
          <w:rFonts w:hint="cs"/>
          <w:rtl/>
        </w:rPr>
        <w:t>מ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למעיין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שכתב</w:t>
      </w:r>
      <w:r w:rsidRPr="0090562A">
        <w:rPr>
          <w:rtl/>
        </w:rPr>
        <w:t xml:space="preserve"> - -, </w:t>
      </w:r>
      <w:r w:rsidRPr="0090562A">
        <w:rPr>
          <w:rFonts w:hint="cs"/>
          <w:rtl/>
        </w:rPr>
        <w:t>ולמה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לבדות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דינים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מעצמו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ולעזוב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המפורש</w:t>
      </w:r>
      <w:r w:rsidRPr="0090562A">
        <w:rPr>
          <w:rtl/>
        </w:rPr>
        <w:t xml:space="preserve">, - - </w:t>
      </w:r>
      <w:r w:rsidRPr="0090562A">
        <w:rPr>
          <w:rFonts w:hint="cs"/>
          <w:rtl/>
        </w:rPr>
        <w:t>ומי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שמפקפק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בדברים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מושכלות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ראשונות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יצבור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רוח</w:t>
      </w:r>
      <w:r w:rsidRPr="0090562A">
        <w:rPr>
          <w:rtl/>
        </w:rPr>
        <w:t>. [</w:t>
      </w:r>
      <w:r w:rsidRPr="0090562A">
        <w:rPr>
          <w:rFonts w:hint="cs"/>
          <w:rtl/>
        </w:rPr>
        <w:t>ומי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התיר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לשכש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ספרים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חנם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כלום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באנו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לשכש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כדי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לתקן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שפסק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</w:t>
      </w:r>
      <w:r w:rsidRPr="0090562A">
        <w:rPr>
          <w:rtl/>
        </w:rPr>
        <w:t>"</w:t>
      </w:r>
      <w:r w:rsidRPr="0090562A">
        <w:rPr>
          <w:rFonts w:hint="cs"/>
          <w:rtl/>
        </w:rPr>
        <w:t>מ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ושכה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הגירסא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כמו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שהיא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הכתובה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אחרת</w:t>
      </w:r>
      <w:r w:rsidRPr="0090562A">
        <w:rPr>
          <w:rtl/>
        </w:rPr>
        <w:t>].</w:t>
      </w: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- - </w:t>
      </w:r>
      <w:r w:rsidRPr="0090562A">
        <w:rPr>
          <w:rFonts w:hint="cs"/>
          <w:rtl/>
        </w:rPr>
        <w:t>והרבה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מחלוקת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בגמ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בהלכה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מפני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שכחת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שאמר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</w:t>
      </w:r>
      <w:r w:rsidRPr="0090562A">
        <w:rPr>
          <w:rtl/>
        </w:rPr>
        <w:t>"</w:t>
      </w:r>
      <w:r w:rsidRPr="0090562A">
        <w:rPr>
          <w:rFonts w:hint="cs"/>
          <w:rtl/>
        </w:rPr>
        <w:t>מ</w:t>
      </w:r>
      <w:r w:rsidRPr="0090562A">
        <w:rPr>
          <w:rtl/>
        </w:rPr>
        <w:t xml:space="preserve">* </w:t>
      </w:r>
      <w:r w:rsidRPr="0090562A">
        <w:rPr>
          <w:rFonts w:hint="cs"/>
          <w:rtl/>
        </w:rPr>
        <w:t>שאין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בהלכה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מחלוקת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היינו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בהלכה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ידועה</w:t>
      </w:r>
      <w:r w:rsidRPr="0090562A">
        <w:rPr>
          <w:rtl/>
        </w:rPr>
        <w:t xml:space="preserve">. - - </w:t>
      </w:r>
      <w:r w:rsidRPr="0090562A">
        <w:rPr>
          <w:rFonts w:hint="cs"/>
          <w:rtl/>
        </w:rPr>
        <w:t>ואין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ראוי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להאריך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בסברות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במכתבים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שקשין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להשוותן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ולבא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דאינש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אינש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ומש</w:t>
      </w:r>
      <w:r w:rsidRPr="0090562A">
        <w:rPr>
          <w:rtl/>
        </w:rPr>
        <w:t>"</w:t>
      </w:r>
      <w:r w:rsidRPr="0090562A">
        <w:rPr>
          <w:rFonts w:hint="cs"/>
          <w:rtl/>
        </w:rPr>
        <w:t>כ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שמהפכין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הגירסא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ברמב</w:t>
      </w:r>
      <w:r w:rsidRPr="0090562A">
        <w:rPr>
          <w:rtl/>
        </w:rPr>
        <w:t>"</w:t>
      </w:r>
      <w:r w:rsidRPr="0090562A">
        <w:rPr>
          <w:rFonts w:hint="cs"/>
          <w:rtl/>
        </w:rPr>
        <w:t>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כמובן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להגיה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ספרים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לתיאבון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ולשון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</w:t>
      </w:r>
      <w:r w:rsidRPr="0090562A">
        <w:rPr>
          <w:rtl/>
        </w:rPr>
        <w:t>"</w:t>
      </w:r>
      <w:r w:rsidRPr="0090562A">
        <w:rPr>
          <w:rFonts w:hint="cs"/>
          <w:rtl/>
        </w:rPr>
        <w:t>מ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מוכיח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שהגיר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הכתובה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נכונה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כאן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</w:t>
      </w:r>
      <w:r w:rsidRPr="0090562A">
        <w:rPr>
          <w:rtl/>
        </w:rPr>
        <w:t>"</w:t>
      </w:r>
      <w:r w:rsidRPr="0090562A">
        <w:rPr>
          <w:rFonts w:hint="cs"/>
          <w:rtl/>
        </w:rPr>
        <w:t>ס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tl/>
        </w:rPr>
        <w:t>*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בהקרמה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לסדר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זרעים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167 ---</w:t>
      </w:r>
      <w:r>
        <w:rPr>
          <w:rFonts w:cs="FrankRuehl"/>
          <w:rtl/>
        </w:rPr>
        <w:t xml:space="preserve"> </w:t>
      </w:r>
      <w:r w:rsidRPr="0090562A">
        <w:rPr>
          <w:rtl/>
        </w:rPr>
        <w:t>70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קובן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אגרות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מא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רב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הקונ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הנוכחי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למדתיהו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והריני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מעתיק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כאן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מהחרות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לוח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בשעת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העיון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בקונ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היקר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ואמנם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אינני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מוצא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לבסס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היתר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בהנידון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מחמת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הטעמים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והנמוקים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הנמסרים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בהערות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דלהלן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החותם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בכבוד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גמור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</w:p>
    <w:p w14:paraId="1B35030D" w14:textId="77777777" w:rsidR="00C629EA" w:rsidRDefault="0090562A" w:rsidP="00C629EA">
      <w:pPr>
        <w:pStyle w:val="3"/>
        <w:bidi/>
        <w:rPr>
          <w:rtl/>
        </w:rPr>
      </w:pPr>
      <w:r>
        <w:rPr>
          <w:rFonts w:hint="cs"/>
          <w:rtl/>
        </w:rPr>
        <w:br/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מב</w:t>
      </w:r>
      <w:r w:rsidRPr="0090562A">
        <w:rPr>
          <w:rtl/>
        </w:rPr>
        <w:t>.</w:t>
      </w:r>
    </w:p>
    <w:p w14:paraId="053730FF" w14:textId="5B4C5A67" w:rsidR="0090562A" w:rsidRDefault="0090562A" w:rsidP="00C629EA">
      <w:pPr>
        <w:jc w:val="both"/>
        <w:rPr>
          <w:rtl/>
        </w:rPr>
      </w:pP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- - </w:t>
      </w:r>
      <w:r w:rsidRPr="0090562A">
        <w:rPr>
          <w:rFonts w:hint="cs"/>
          <w:rtl/>
        </w:rPr>
        <w:t>ועיקר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כונת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</w:t>
      </w:r>
      <w:r w:rsidRPr="0090562A">
        <w:rPr>
          <w:rtl/>
        </w:rPr>
        <w:t>"</w:t>
      </w:r>
      <w:r w:rsidRPr="0090562A">
        <w:rPr>
          <w:rFonts w:hint="cs"/>
          <w:rtl/>
        </w:rPr>
        <w:t>מ</w:t>
      </w:r>
      <w:r w:rsidRPr="0090562A">
        <w:rPr>
          <w:rtl/>
        </w:rPr>
        <w:t xml:space="preserve">* </w:t>
      </w:r>
      <w:r w:rsidRPr="0090562A">
        <w:rPr>
          <w:rFonts w:hint="cs"/>
          <w:rtl/>
        </w:rPr>
        <w:t>לבאר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הבדל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תקנת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התלמוד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בתקנתם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ובגזירותיהם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מתקנת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הגאונים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דלענין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פשוט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מוצאים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לבבנו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לחלוק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גאון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שאנו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בערכו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ובדמיונו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אבל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מוצאים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לחלוק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הגמ</w:t>
      </w:r>
      <w:r w:rsidRPr="0090562A">
        <w:rPr>
          <w:rtl/>
        </w:rPr>
        <w:t>',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מבינים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לאשורן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ירדנו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לעיקרי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השמועות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והנדונים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ולזה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רמז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</w:t>
      </w:r>
      <w:r w:rsidRPr="0090562A">
        <w:rPr>
          <w:rtl/>
        </w:rPr>
        <w:t>"</w:t>
      </w:r>
      <w:r w:rsidRPr="0090562A">
        <w:rPr>
          <w:rFonts w:hint="cs"/>
          <w:rtl/>
        </w:rPr>
        <w:t>מ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באמרו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ואחר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</w:t>
      </w:r>
      <w:r w:rsidRPr="0090562A">
        <w:rPr>
          <w:rtl/>
        </w:rPr>
        <w:t>"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ר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נתפזרו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ישראל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כו</w:t>
      </w:r>
      <w:r w:rsidRPr="0090562A">
        <w:rPr>
          <w:rtl/>
        </w:rPr>
        <w:t xml:space="preserve">', </w:t>
      </w:r>
      <w:r w:rsidRPr="0090562A">
        <w:rPr>
          <w:rFonts w:hint="cs"/>
          <w:rtl/>
        </w:rPr>
        <w:t>וביאר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נתמעטה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ולא</w:t>
      </w: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* </w:t>
      </w:r>
      <w:r w:rsidRPr="0090562A">
        <w:rPr>
          <w:rFonts w:hint="cs"/>
          <w:rtl/>
        </w:rPr>
        <w:t>בהקדמה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לס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יד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החזקה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168 ---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תורס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סה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נמשלה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לתורת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הראשונים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כלל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סיים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בסוף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ששמעו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הקבלה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בעיקרי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ובזה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מובן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לכל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משיגים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מחיבור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הגמ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יספיק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חכמה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גדולה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כמוהם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ולדמות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תקנות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שחייבין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לשמוע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</w:t>
      </w:r>
      <w:r w:rsidRPr="0090562A">
        <w:rPr>
          <w:rtl/>
        </w:rPr>
        <w:t>"</w:t>
      </w:r>
      <w:r w:rsidRPr="0090562A">
        <w:rPr>
          <w:rFonts w:hint="cs"/>
          <w:rtl/>
        </w:rPr>
        <w:t>ד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הראשון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</w:t>
      </w:r>
      <w:r w:rsidRPr="0090562A">
        <w:rPr>
          <w:rtl/>
        </w:rPr>
        <w:t>"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אחרון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יכול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לבטל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תקנת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</w:t>
      </w:r>
      <w:r w:rsidRPr="0090562A">
        <w:rPr>
          <w:rtl/>
        </w:rPr>
        <w:t>"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הראשון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אף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בזמן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הגאונים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ומ</w:t>
      </w:r>
      <w:r w:rsidRPr="0090562A">
        <w:rPr>
          <w:rtl/>
        </w:rPr>
        <w:t>"</w:t>
      </w:r>
      <w:r w:rsidRPr="0090562A">
        <w:rPr>
          <w:rFonts w:hint="cs"/>
          <w:rtl/>
        </w:rPr>
        <w:t>מ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המדינות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מתנהגין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במנהג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אחד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ומנהגי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הגמ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כופין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לכל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ביאר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דתקנותיהן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פ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</w:t>
      </w:r>
      <w:r w:rsidRPr="0090562A">
        <w:rPr>
          <w:rtl/>
        </w:rPr>
        <w:t>"</w:t>
      </w:r>
      <w:r w:rsidRPr="0090562A">
        <w:rPr>
          <w:rFonts w:hint="cs"/>
          <w:rtl/>
        </w:rPr>
        <w:t>ד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ישראל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תקנת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הגאונים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לתקן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למדינתם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</w:t>
      </w:r>
      <w:r w:rsidRPr="0090562A">
        <w:rPr>
          <w:rtl/>
        </w:rPr>
        <w:t>"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ממונין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עליהם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מג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רב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ירחי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מספר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הגיעני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דבריך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אחרי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אשר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השבתיך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כחפצך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הגיעני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בהערותיך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במס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יבמות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ומני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אז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הגיעני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קדשך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הנגי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לבקשך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להודיעני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שלומך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לימודך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ומכל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אתך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ובאשר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הנגי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ממהר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להדואר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אחתום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בברכה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דו</w:t>
      </w:r>
      <w:r w:rsidRPr="0090562A">
        <w:rPr>
          <w:rtl/>
        </w:rPr>
        <w:t>"</w:t>
      </w:r>
      <w:r w:rsidRPr="0090562A">
        <w:rPr>
          <w:rFonts w:hint="cs"/>
          <w:rtl/>
        </w:rPr>
        <w:t>ש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</w:p>
    <w:p w14:paraId="6B821ABB" w14:textId="37BCA22E" w:rsidR="0090562A" w:rsidRDefault="0090562A" w:rsidP="00C629EA">
      <w:pPr>
        <w:jc w:val="both"/>
        <w:rPr>
          <w:rtl/>
        </w:rPr>
      </w:pPr>
      <w:r>
        <w:rPr>
          <w:rFonts w:hint="cs"/>
          <w:rtl/>
        </w:rPr>
        <w:br/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סיון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תרפ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ווילנא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169 ---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סו</w:t>
      </w:r>
      <w:r>
        <w:rPr>
          <w:rFonts w:cs="FrankRuehl"/>
          <w:rtl/>
        </w:rPr>
        <w:t xml:space="preserve"> </w:t>
      </w:r>
      <w:r w:rsidR="00C629EA">
        <w:rPr>
          <w:rFonts w:hint="cs"/>
          <w:rtl/>
        </w:rPr>
        <w:t xml:space="preserve"> ==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מד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שלומכון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ישגא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יקרתם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הגיעני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וכבר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שלחתי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שעלה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בידי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לעיין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עוד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מעט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בדבריו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היקרים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ועכשו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הגיעני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מכתבו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כאן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מקום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לפוסקים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לברוא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דינים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כשאנו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לקבוע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מהו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וכל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שמצינו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lastRenderedPageBreak/>
        <w:t>בגמ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הלכות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מפורטות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בענין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הן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ההלכות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המורות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לנו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שאין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הלכות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מקובלות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מפי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חז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שנוגע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לסברא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עלינו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להבין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הסברא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ששנינו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הפרטים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ההלכה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כאן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מקום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למדת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ההוראה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לפסוק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הלכות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אחרות</w:t>
      </w: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- - </w:t>
      </w:r>
      <w:r w:rsidRPr="0090562A">
        <w:rPr>
          <w:rFonts w:hint="cs"/>
          <w:rtl/>
        </w:rPr>
        <w:t>בלי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מקור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ומעולם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ימצא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בפוסקים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תלמידי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בזה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מבינים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אותם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והגנו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נשארים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תלמידי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הפוסקים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tl/>
        </w:rPr>
        <w:t>(</w:t>
      </w:r>
      <w:r w:rsidRPr="0090562A">
        <w:rPr>
          <w:rFonts w:hint="cs"/>
          <w:rtl/>
        </w:rPr>
        <w:t>מתוך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מכתב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חדו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>)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</w:t>
      </w:r>
      <w:r w:rsidRPr="0090562A">
        <w:rPr>
          <w:rtl/>
        </w:rPr>
        <w:t>.</w:t>
      </w:r>
      <w:r w:rsidRPr="0090562A">
        <w:rPr>
          <w:rFonts w:hint="cs"/>
          <w:rtl/>
        </w:rPr>
        <w:t>ב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ולמה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פירשו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בגמ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כיו</w:t>
      </w:r>
      <w:r w:rsidRPr="0090562A">
        <w:rPr>
          <w:rtl/>
        </w:rPr>
        <w:t>"</w:t>
      </w:r>
      <w:r w:rsidRPr="0090562A">
        <w:rPr>
          <w:rFonts w:hint="cs"/>
          <w:rtl/>
        </w:rPr>
        <w:t>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דרך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הגמ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להאריך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ולפרש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להעלות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הדעת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בעיון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הפשוט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מובן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זוטר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שנאמר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בגמ</w:t>
      </w:r>
      <w:r w:rsidRPr="0090562A">
        <w:rPr>
          <w:rtl/>
        </w:rPr>
        <w:t xml:space="preserve">' - - </w:t>
      </w:r>
      <w:r w:rsidRPr="0090562A">
        <w:rPr>
          <w:rFonts w:hint="cs"/>
          <w:rtl/>
        </w:rPr>
        <w:t>ומאן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ספין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להוסיף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הגמ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ולדרוש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מעצמנו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בבנין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אב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tl/>
        </w:rPr>
        <w:t>(</w:t>
      </w:r>
      <w:r w:rsidRPr="0090562A">
        <w:rPr>
          <w:rFonts w:hint="cs"/>
          <w:rtl/>
        </w:rPr>
        <w:t>מתוך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גליון</w:t>
      </w:r>
      <w:r w:rsidRPr="0090562A">
        <w:rPr>
          <w:rtl/>
        </w:rPr>
        <w:t>)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170 ---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תורה</w:t>
      </w:r>
      <w:r>
        <w:rPr>
          <w:rFonts w:cs="FrankRuehl"/>
          <w:rtl/>
        </w:rPr>
        <w:t xml:space="preserve"> </w:t>
      </w:r>
      <w:r w:rsidRPr="0090562A">
        <w:t>a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</w:t>
      </w:r>
      <w:r w:rsidRPr="0090562A">
        <w:rPr>
          <w:rtl/>
        </w:rPr>
        <w:t>"</w:t>
      </w:r>
      <w:r w:rsidRPr="0090562A">
        <w:rPr>
          <w:rFonts w:hint="cs"/>
          <w:rtl/>
        </w:rPr>
        <w:t>ז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אינו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דמהרי</w:t>
      </w:r>
      <w:r w:rsidRPr="0090562A">
        <w:rPr>
          <w:rtl/>
        </w:rPr>
        <w:t>"</w:t>
      </w:r>
      <w:r w:rsidRPr="0090562A">
        <w:rPr>
          <w:rFonts w:hint="cs"/>
          <w:rtl/>
        </w:rPr>
        <w:t>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ותה</w:t>
      </w:r>
      <w:r w:rsidRPr="0090562A">
        <w:rPr>
          <w:rtl/>
        </w:rPr>
        <w:t>"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שמעתתיהו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דהראשונים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בפומיהו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כולי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יומא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וכמעט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דרכם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לחלוק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הראשונים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ובכל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אופן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לחלוק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מביאים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הראשונים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והכא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מזכירים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כהלכה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ידועה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יתכן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שנעלם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דעת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הראשונים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חלילה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העיקר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נחלק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אדם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tl/>
        </w:rPr>
        <w:t>(</w:t>
      </w:r>
      <w:r w:rsidRPr="0090562A">
        <w:rPr>
          <w:rFonts w:hint="cs"/>
          <w:rtl/>
        </w:rPr>
        <w:t>מתוך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גליון</w:t>
      </w:r>
      <w:r w:rsidRPr="0090562A">
        <w:rPr>
          <w:rtl/>
        </w:rPr>
        <w:t>)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מז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ידי</w:t>
      </w:r>
      <w:r w:rsidRPr="0090562A">
        <w:rPr>
          <w:rtl/>
        </w:rPr>
        <w:t>"</w:t>
      </w:r>
      <w:r w:rsidRPr="0090562A">
        <w:rPr>
          <w:rFonts w:hint="cs"/>
          <w:rtl/>
        </w:rPr>
        <w:t>נ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שליט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אחדשה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יקרתם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הגיעני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ולגודל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אהבתי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שנסתבך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בהענין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שנוגע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בפרטי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הנדונים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ידוע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שדעות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בגי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אדם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משתנות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אפשר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להשתוות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- - </w:t>
      </w:r>
      <w:r w:rsidRPr="0090562A">
        <w:rPr>
          <w:rFonts w:hint="cs"/>
          <w:rtl/>
        </w:rPr>
        <w:t>ואין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שקבעו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</w:t>
      </w:r>
      <w:r w:rsidRPr="0090562A">
        <w:rPr>
          <w:rtl/>
        </w:rPr>
        <w:t>"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רבינא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ורב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אשי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סוף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הוראה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לחדש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הביא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צדיק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צריך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לומר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בפ</w:t>
      </w:r>
      <w:r w:rsidRPr="0090562A">
        <w:rPr>
          <w:rtl/>
        </w:rPr>
        <w:t>"</w:t>
      </w:r>
      <w:r w:rsidRPr="0090562A">
        <w:rPr>
          <w:rFonts w:hint="cs"/>
          <w:rtl/>
        </w:rPr>
        <w:t>נ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ובפ</w:t>
      </w:r>
      <w:r w:rsidRPr="0090562A">
        <w:rPr>
          <w:rtl/>
        </w:rPr>
        <w:t>"</w:t>
      </w:r>
      <w:r w:rsidRPr="0090562A">
        <w:rPr>
          <w:rFonts w:hint="cs"/>
          <w:rtl/>
        </w:rPr>
        <w:t>נ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אמר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נשאת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תצא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והנני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חותם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ברכה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הדוש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תענית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אסתר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תש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</w:p>
    <w:p w14:paraId="47FC1698" w14:textId="303420B7" w:rsidR="0090562A" w:rsidRDefault="0090562A" w:rsidP="00C629EA">
      <w:pPr>
        <w:jc w:val="both"/>
        <w:rPr>
          <w:rtl/>
        </w:rPr>
      </w:pPr>
      <w:r>
        <w:rPr>
          <w:rFonts w:hint="cs"/>
          <w:rtl/>
        </w:rPr>
        <w:br/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171 ---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 xml:space="preserve"> </w:t>
      </w:r>
      <w:r w:rsidRPr="0090562A">
        <w:rPr>
          <w:rFonts w:hint="cs"/>
          <w:rtl/>
        </w:rPr>
        <w:t>מח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אמנם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הקושי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אצלי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במשא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ומתן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החכמים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שיחיו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מתרחק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דאפשר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מצד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אחד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בטבעי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ומצד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תועלתו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מצוי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דעות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בני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אדם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משתוות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ושינוי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הדעות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בסיבות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מוקדמות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יסודיות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בכל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שונה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הדברים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ידוע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במושב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</w:t>
      </w:r>
      <w:r w:rsidRPr="0090562A">
        <w:rPr>
          <w:rtl/>
        </w:rPr>
        <w:t>"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חכמים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החולקים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בדורות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חלוקות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במדינות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חלוקות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נפקותא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למיעוט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באותה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המדינה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שרוב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שבידם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מרב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אחד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ומתלמידיו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ומתלמידי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תלמידיו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עושין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כרבם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במקום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שרבים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החולקים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ובימים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אחרונים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שספרים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מיוחדים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רבותינו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לקחו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חלק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העיקרי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מסירת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לדורות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הנוכחות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כמו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רי</w:t>
      </w:r>
      <w:r w:rsidRPr="0090562A">
        <w:rPr>
          <w:rtl/>
        </w:rPr>
        <w:t>"</w:t>
      </w:r>
      <w:r w:rsidRPr="0090562A">
        <w:rPr>
          <w:rFonts w:hint="cs"/>
          <w:rtl/>
        </w:rPr>
        <w:t>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רא</w:t>
      </w:r>
      <w:r w:rsidRPr="0090562A">
        <w:rPr>
          <w:rtl/>
        </w:rPr>
        <w:t>"</w:t>
      </w:r>
      <w:r w:rsidRPr="0090562A">
        <w:rPr>
          <w:rFonts w:hint="cs"/>
          <w:rtl/>
        </w:rPr>
        <w:t>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רמב</w:t>
      </w:r>
      <w:r w:rsidRPr="0090562A">
        <w:rPr>
          <w:rtl/>
        </w:rPr>
        <w:t>"</w:t>
      </w:r>
      <w:r w:rsidRPr="0090562A">
        <w:rPr>
          <w:rFonts w:hint="cs"/>
          <w:rtl/>
        </w:rPr>
        <w:t>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רמב</w:t>
      </w:r>
      <w:r w:rsidRPr="0090562A">
        <w:rPr>
          <w:rtl/>
        </w:rPr>
        <w:t>"</w:t>
      </w:r>
      <w:r w:rsidRPr="0090562A">
        <w:rPr>
          <w:rFonts w:hint="cs"/>
          <w:rtl/>
        </w:rPr>
        <w:t>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רשב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ריטב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</w:t>
      </w:r>
      <w:r w:rsidRPr="0090562A">
        <w:rPr>
          <w:rtl/>
        </w:rPr>
        <w:t>"</w:t>
      </w:r>
      <w:r w:rsidRPr="0090562A">
        <w:rPr>
          <w:rFonts w:hint="cs"/>
          <w:rtl/>
        </w:rPr>
        <w:t>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</w:t>
      </w:r>
      <w:r w:rsidRPr="0090562A">
        <w:rPr>
          <w:rtl/>
        </w:rPr>
        <w:t>"</w:t>
      </w:r>
      <w:r w:rsidRPr="0090562A">
        <w:rPr>
          <w:rFonts w:hint="cs"/>
          <w:rtl/>
        </w:rPr>
        <w:t>מ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מרדכי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פרש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ותוס</w:t>
      </w:r>
      <w:r w:rsidRPr="0090562A">
        <w:rPr>
          <w:rtl/>
        </w:rPr>
        <w:t xml:space="preserve">', </w:t>
      </w:r>
      <w:r w:rsidRPr="0090562A">
        <w:rPr>
          <w:rFonts w:hint="cs"/>
          <w:rtl/>
        </w:rPr>
        <w:t>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הרבנים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המובהקים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הדורות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כל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מקום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פלוגתא</w:t>
      </w:r>
      <w:r w:rsidRPr="0090562A">
        <w:rPr>
          <w:rtl/>
        </w:rPr>
        <w:t>, [</w:t>
      </w:r>
      <w:r w:rsidRPr="0090562A">
        <w:rPr>
          <w:rFonts w:hint="cs"/>
          <w:rtl/>
        </w:rPr>
        <w:t>וכאמור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כאן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הכרעת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רוב</w:t>
      </w:r>
      <w:r w:rsidRPr="0090562A">
        <w:rPr>
          <w:rtl/>
        </w:rPr>
        <w:t xml:space="preserve">] </w:t>
      </w:r>
      <w:r w:rsidRPr="0090562A">
        <w:rPr>
          <w:rFonts w:hint="cs"/>
          <w:rtl/>
        </w:rPr>
        <w:t>היה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מסור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להכרעה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חכם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להחמיר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לבחור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ביחידים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ידועים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לילך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אחריהם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ובמקום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הוכרע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הדבר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ספק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ובדיני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ממונות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אמרו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יחידים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כנגד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רבים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יכול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לומר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שהדבר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ביסודו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בספק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ומלבד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כאן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כח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רוב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בעצם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ידוע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חכמים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דבריהם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הספר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והרבה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שספריהם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הגיעו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לידינו</w:t>
      </w:r>
      <w:r w:rsidRPr="0090562A">
        <w:rPr>
          <w:rtl/>
        </w:rPr>
        <w:t xml:space="preserve"> [</w:t>
      </w:r>
      <w:r w:rsidRPr="0090562A">
        <w:rPr>
          <w:rFonts w:hint="cs"/>
          <w:rtl/>
        </w:rPr>
        <w:t>ולכן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172 ---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תורס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סע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משתנה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מדפיסים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כחבי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חדשים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ונהפך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המיעוט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לרוב</w:t>
      </w:r>
      <w:r w:rsidRPr="0090562A">
        <w:rPr>
          <w:rtl/>
        </w:rPr>
        <w:t xml:space="preserve">] </w:t>
      </w:r>
      <w:r w:rsidRPr="0090562A">
        <w:rPr>
          <w:rFonts w:hint="cs"/>
          <w:rtl/>
        </w:rPr>
        <w:t>ובכל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למיעוט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הלבבות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להכריע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בסברא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נוטלים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לפעמים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כח</w:t>
      </w:r>
      <w:r w:rsidRPr="0090562A">
        <w:rPr>
          <w:rtl/>
        </w:rPr>
        <w:t xml:space="preserve"> '</w:t>
      </w:r>
      <w:r w:rsidRPr="0090562A">
        <w:rPr>
          <w:rFonts w:hint="cs"/>
          <w:rtl/>
        </w:rPr>
        <w:t>רוב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המספרי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לנטי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לצד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ראוי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יותר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להתחשב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הפוסקים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שתורתם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הגיעו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לידינו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מקצועות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נגשים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להכריע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הראשונים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בהכרעה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שכלית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מוחלטת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מ</w:t>
      </w:r>
      <w:r w:rsidRPr="0090562A">
        <w:rPr>
          <w:rtl/>
        </w:rPr>
        <w:t>"</w:t>
      </w:r>
      <w:r w:rsidRPr="0090562A">
        <w:rPr>
          <w:rFonts w:hint="cs"/>
          <w:rtl/>
        </w:rPr>
        <w:t>מ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מתלוה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תמיד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בההכרעה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עיון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שכלי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והרבה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פעמים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מכריע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מרן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כאחת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הדעות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מפני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lastRenderedPageBreak/>
        <w:t>שדבריהם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מחוורים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ביותר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ומתיישבות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הקושיות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מיוחד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הפוסקים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לפסוק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כבתראי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מסתמא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ראו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האחרונים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הראשונים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כפי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שהורונו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רבותינו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לעזוב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שימוש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השכלי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ועלינו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ליסד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משקל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הגדול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היקש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השכלי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המלאך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היוצר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ליצור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וכגון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בנידון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דידן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שרש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הלכה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וא</w:t>
      </w:r>
      <w:r w:rsidRPr="0090562A">
        <w:rPr>
          <w:rtl/>
        </w:rPr>
        <w:t>"</w:t>
      </w:r>
      <w:r w:rsidRPr="0090562A">
        <w:rPr>
          <w:rFonts w:hint="cs"/>
          <w:rtl/>
        </w:rPr>
        <w:t>כ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ספק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כאן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הכרעה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בדין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אחרי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שהתוי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ותו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שאנץ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ור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הראשון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בשטמ</w:t>
      </w:r>
      <w:r w:rsidRPr="0090562A">
        <w:rPr>
          <w:rtl/>
        </w:rPr>
        <w:t>"</w:t>
      </w:r>
      <w:r w:rsidRPr="0090562A">
        <w:rPr>
          <w:rFonts w:hint="cs"/>
          <w:rtl/>
        </w:rPr>
        <w:t>ק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ור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והרא</w:t>
      </w:r>
      <w:r w:rsidRPr="0090562A">
        <w:rPr>
          <w:rtl/>
        </w:rPr>
        <w:t>"</w:t>
      </w:r>
      <w:r w:rsidRPr="0090562A">
        <w:rPr>
          <w:rFonts w:hint="cs"/>
          <w:rtl/>
        </w:rPr>
        <w:t>ש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והטור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והריטב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וריא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</w:t>
      </w:r>
      <w:r w:rsidRPr="0090562A">
        <w:rPr>
          <w:rtl/>
        </w:rPr>
        <w:t xml:space="preserve">- - </w:t>
      </w:r>
      <w:r w:rsidRPr="0090562A">
        <w:rPr>
          <w:rFonts w:hint="cs"/>
          <w:rtl/>
        </w:rPr>
        <w:t>והש</w:t>
      </w:r>
      <w:r w:rsidRPr="0090562A">
        <w:rPr>
          <w:rtl/>
        </w:rPr>
        <w:t>"</w:t>
      </w:r>
      <w:r w:rsidRPr="0090562A">
        <w:rPr>
          <w:rFonts w:hint="cs"/>
          <w:rtl/>
        </w:rPr>
        <w:t>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ביו</w:t>
      </w:r>
      <w:r w:rsidRPr="0090562A">
        <w:rPr>
          <w:rtl/>
        </w:rPr>
        <w:t>"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נקט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בפשיטות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</w:t>
      </w:r>
      <w:r w:rsidRPr="0090562A">
        <w:rPr>
          <w:rtl/>
        </w:rPr>
        <w:t xml:space="preserve">- - </w:t>
      </w:r>
      <w:r w:rsidRPr="0090562A">
        <w:rPr>
          <w:rFonts w:hint="cs"/>
          <w:rtl/>
        </w:rPr>
        <w:t>ומה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יתן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יוסיף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נמצא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ועוד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אחד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ומי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יודע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רבותנו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שקמו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בשיטת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173 ---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</w:t>
      </w:r>
      <w:r>
        <w:rPr>
          <w:rFonts w:cs="FrankRuehl"/>
          <w:rtl/>
        </w:rPr>
        <w:t xml:space="preserve"> </w:t>
      </w:r>
      <w:r w:rsidR="00C629EA">
        <w:rPr>
          <w:rFonts w:hint="cs"/>
          <w:rtl/>
        </w:rPr>
        <w:t xml:space="preserve"> ==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סוף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כיון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דביסודו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ספק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ופי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רבותנו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לפסוק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כרבים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ולישב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רהיטת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הסוגיא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ולפי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הפשוט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רהיטא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טפי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להתערב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רבותינו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אבל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ההכרעה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ספק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ניתן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tl/>
        </w:rPr>
        <w:t>[</w:t>
      </w:r>
      <w:r w:rsidRPr="0090562A">
        <w:rPr>
          <w:rFonts w:hint="cs"/>
          <w:rtl/>
        </w:rPr>
        <w:t>ועיקרו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מנהג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לוקחים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לעיקר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אבל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הנהגת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דלת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העם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מנהג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מבטל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ואינו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מקיימה</w:t>
      </w:r>
      <w:r w:rsidRPr="0090562A">
        <w:rPr>
          <w:rtl/>
        </w:rPr>
        <w:t>].</w:t>
      </w:r>
      <w:r>
        <w:rPr>
          <w:rFonts w:cs="FrankRuehl"/>
          <w:rtl/>
        </w:rPr>
        <w:t xml:space="preserve"> </w:t>
      </w:r>
      <w:r w:rsidRPr="0090562A">
        <w:rPr>
          <w:rtl/>
        </w:rPr>
        <w:t>*</w:t>
      </w: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-- </w:t>
      </w:r>
      <w:r w:rsidRPr="0090562A">
        <w:rPr>
          <w:rFonts w:hint="cs"/>
          <w:rtl/>
        </w:rPr>
        <w:t>ואילו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הפמ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והנו</w:t>
      </w:r>
      <w:r w:rsidRPr="0090562A">
        <w:rPr>
          <w:rtl/>
        </w:rPr>
        <w:t>"</w:t>
      </w:r>
      <w:r w:rsidRPr="0090562A">
        <w:rPr>
          <w:rFonts w:hint="cs"/>
          <w:rtl/>
        </w:rPr>
        <w:t>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מביאים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וחלקו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הלכה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כבתראי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הביאוהו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להחמיר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כהמ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מט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בכפילא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יקרתם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הגיעני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ומראש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ידעתי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השארתי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מקום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לדיון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הרא</w:t>
      </w:r>
      <w:r w:rsidRPr="0090562A">
        <w:rPr>
          <w:rtl/>
        </w:rPr>
        <w:t>"</w:t>
      </w:r>
      <w:r w:rsidRPr="0090562A">
        <w:rPr>
          <w:rFonts w:hint="cs"/>
          <w:rtl/>
        </w:rPr>
        <w:t>ש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אבל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אפשר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להסכים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שזו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כונת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הרא</w:t>
      </w:r>
      <w:r w:rsidRPr="0090562A">
        <w:rPr>
          <w:rtl/>
        </w:rPr>
        <w:t>"</w:t>
      </w:r>
      <w:r w:rsidRPr="0090562A">
        <w:rPr>
          <w:rFonts w:hint="cs"/>
          <w:rtl/>
        </w:rPr>
        <w:t>ש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ותלמידיו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יתכן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להשאיר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איסור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דאורייתא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וכשבאו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להעריך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פסקיהם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כותבים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שאסור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שהרי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זו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גוף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הלכה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והראשונים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מוסרים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נפשם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כמו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אילו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שקולה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בעיניהם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שלימה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ובפרט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הוא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ההוה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ומצוי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אבל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שכיח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וחכמים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174 ---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תורס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עח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דברו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בהוה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ומאומת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בלב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הקורא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כונת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הרא</w:t>
      </w:r>
      <w:r w:rsidRPr="0090562A">
        <w:rPr>
          <w:rtl/>
        </w:rPr>
        <w:t>"</w:t>
      </w:r>
      <w:r w:rsidRPr="0090562A">
        <w:rPr>
          <w:rFonts w:hint="cs"/>
          <w:rtl/>
        </w:rPr>
        <w:t>ש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ובכלל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רשות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לחדש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נזכר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בראשונים</w:t>
      </w:r>
      <w:r w:rsidRPr="0090562A">
        <w:rPr>
          <w:rtl/>
        </w:rPr>
        <w:t>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ולענין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דקדוק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</w:t>
      </w:r>
      <w:r w:rsidRPr="0090562A">
        <w:rPr>
          <w:rtl/>
        </w:rPr>
        <w:t>"</w:t>
      </w:r>
      <w:r w:rsidRPr="0090562A">
        <w:rPr>
          <w:rFonts w:hint="cs"/>
          <w:rtl/>
        </w:rPr>
        <w:t>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אנחנו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רשאים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לפקפק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שהרי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</w:t>
      </w:r>
      <w:r w:rsidRPr="0090562A">
        <w:rPr>
          <w:rtl/>
        </w:rPr>
        <w:t>"</w:t>
      </w:r>
      <w:r w:rsidRPr="0090562A">
        <w:rPr>
          <w:rFonts w:hint="cs"/>
          <w:rtl/>
        </w:rPr>
        <w:t>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אמרו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ומ</w:t>
      </w:r>
      <w:r w:rsidRPr="0090562A">
        <w:rPr>
          <w:rtl/>
        </w:rPr>
        <w:t>"</w:t>
      </w:r>
      <w:r w:rsidRPr="0090562A">
        <w:rPr>
          <w:rFonts w:hint="cs"/>
          <w:rtl/>
        </w:rPr>
        <w:t>מ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רשאים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אנחנו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ליתן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משקל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ורשאים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לחשוב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הראשונים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דקדוק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ורשאים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לומר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מובן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שמסדרי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</w:t>
      </w:r>
      <w:r w:rsidRPr="0090562A">
        <w:rPr>
          <w:rtl/>
        </w:rPr>
        <w:t>"</w:t>
      </w:r>
      <w:r w:rsidRPr="0090562A">
        <w:rPr>
          <w:rFonts w:hint="cs"/>
          <w:rtl/>
        </w:rPr>
        <w:t>ס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סמכו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שנבין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דהלכה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כר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חששו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לכתוב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לפנינו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בהדיא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הלכה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כר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וכמובן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דמי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שסומכים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שסוגיא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בעלמא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כפלוני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שזה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גלוי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ומובן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לכל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רבותינו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התוס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וכל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הראשונים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הנמשכים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אחריהם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פי</w:t>
      </w:r>
      <w:r w:rsidRPr="0090562A">
        <w:rPr>
          <w:rtl/>
        </w:rPr>
        <w:t xml:space="preserve">' -- </w:t>
      </w:r>
      <w:r w:rsidRPr="0090562A">
        <w:rPr>
          <w:rFonts w:hint="cs"/>
          <w:rtl/>
        </w:rPr>
        <w:t>וזו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דעת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הרא</w:t>
      </w:r>
      <w:r w:rsidRPr="0090562A">
        <w:rPr>
          <w:rtl/>
        </w:rPr>
        <w:t>"</w:t>
      </w:r>
      <w:r w:rsidRPr="0090562A">
        <w:rPr>
          <w:rFonts w:hint="cs"/>
          <w:rtl/>
        </w:rPr>
        <w:t>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מחזיק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תמיד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בשיטת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תוס</w:t>
      </w:r>
      <w:r w:rsidRPr="0090562A">
        <w:rPr>
          <w:rtl/>
        </w:rPr>
        <w:t xml:space="preserve">', </w:t>
      </w:r>
      <w:r w:rsidRPr="0090562A">
        <w:rPr>
          <w:rFonts w:hint="cs"/>
          <w:rtl/>
        </w:rPr>
        <w:t>וכ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דהלכה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כתוס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נגד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</w:t>
      </w:r>
      <w:r w:rsidRPr="0090562A">
        <w:rPr>
          <w:rtl/>
        </w:rPr>
        <w:t>"</w:t>
      </w:r>
      <w:r w:rsidRPr="0090562A">
        <w:rPr>
          <w:rFonts w:hint="cs"/>
          <w:rtl/>
        </w:rPr>
        <w:t>מ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גדולים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בחכמה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ובמנין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tl/>
        </w:rPr>
        <w:t>*</w:t>
      </w: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-- </w:t>
      </w:r>
      <w:r w:rsidRPr="0090562A">
        <w:rPr>
          <w:rFonts w:hint="cs"/>
          <w:rtl/>
        </w:rPr>
        <w:t>ואילו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מצות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</w:t>
      </w:r>
      <w:r w:rsidRPr="0090562A">
        <w:rPr>
          <w:rtl/>
        </w:rPr>
        <w:t xml:space="preserve">- - </w:t>
      </w:r>
      <w:r w:rsidRPr="0090562A">
        <w:rPr>
          <w:rFonts w:hint="cs"/>
          <w:rtl/>
        </w:rPr>
        <w:t>היה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מפורש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ומפורסם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במשנה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ובגמ</w:t>
      </w:r>
      <w:r w:rsidRPr="0090562A">
        <w:rPr>
          <w:rtl/>
        </w:rPr>
        <w:t xml:space="preserve">', </w:t>
      </w:r>
      <w:r w:rsidRPr="0090562A">
        <w:rPr>
          <w:rFonts w:hint="cs"/>
          <w:rtl/>
        </w:rPr>
        <w:t>ואם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במשנה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ובגמ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הוכרה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לנו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וכי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זילא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מצוה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דאוריתא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תלין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הלכות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להעביר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בשתיקה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וכן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בר</w:t>
      </w:r>
      <w:r w:rsidRPr="0090562A">
        <w:rPr>
          <w:rtl/>
        </w:rPr>
        <w:t>"</w:t>
      </w:r>
      <w:r w:rsidRPr="0090562A">
        <w:rPr>
          <w:rFonts w:hint="cs"/>
          <w:rtl/>
        </w:rPr>
        <w:t>מ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מבואר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היטיב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כדרך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הראוי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בביאור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שרשי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מצוה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והלכותיה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ודיניה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שאין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נוהגין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קימוץ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חישוך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tl/>
        </w:rPr>
        <w:t>(</w:t>
      </w:r>
      <w:r w:rsidRPr="0090562A">
        <w:rPr>
          <w:rFonts w:hint="cs"/>
          <w:rtl/>
        </w:rPr>
        <w:t>מתוך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מכתבי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חדו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>)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175 ---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ויהי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רצון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שזכות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מרן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זללה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תעמוד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וילמדו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תועים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בינה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תמוש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מפינו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ומפי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זרענו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וז</w:t>
      </w:r>
      <w:r w:rsidRPr="0090562A">
        <w:rPr>
          <w:rtl/>
        </w:rPr>
        <w:t>"</w:t>
      </w:r>
      <w:r w:rsidRPr="0090562A">
        <w:rPr>
          <w:rFonts w:hint="cs"/>
          <w:rtl/>
        </w:rPr>
        <w:t>ז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עד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עולם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176 ---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עצ</w:t>
      </w:r>
      <w:r>
        <w:rPr>
          <w:rFonts w:cs="FrankRuehl"/>
          <w:rtl/>
        </w:rPr>
        <w:t xml:space="preserve"> </w:t>
      </w:r>
      <w:r w:rsidR="00C629EA">
        <w:rPr>
          <w:rFonts w:hint="cs"/>
          <w:rtl/>
        </w:rPr>
        <w:t xml:space="preserve"> ==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תליתאה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ורב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ישע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יקרתם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הגיעני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והנני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מוכרח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לחזור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הראשונות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מפני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שלדעתי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נוגע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לאיסור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החמורה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שבחמורות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והדיני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מקדים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המתיר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להביא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ראי</w:t>
      </w:r>
      <w:r w:rsidRPr="0090562A">
        <w:rPr>
          <w:rtl/>
        </w:rPr>
        <w:t xml:space="preserve">', </w:t>
      </w:r>
      <w:r w:rsidRPr="0090562A">
        <w:rPr>
          <w:rFonts w:hint="cs"/>
          <w:rtl/>
        </w:rPr>
        <w:t>ולבסס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ההיתר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מקור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נאמן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הגמ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ומן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הפוסקים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האוסר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להראות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ההיתר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מבואר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וכמה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חרדו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רבותנו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ודור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לשנות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הנוסח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דהו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] </w:t>
      </w:r>
      <w:r w:rsidRPr="0090562A">
        <w:rPr>
          <w:rFonts w:hint="cs"/>
          <w:rtl/>
        </w:rPr>
        <w:t>כיון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שהמסדר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מעיד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עצמו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שאיננו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רגיל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בגטין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ואיננו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מעיין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בספר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גדר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הרמ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(</w:t>
      </w:r>
      <w:r w:rsidRPr="0090562A">
        <w:rPr>
          <w:rFonts w:hint="cs"/>
          <w:rtl/>
        </w:rPr>
        <w:t>אה</w:t>
      </w:r>
      <w:r w:rsidRPr="0090562A">
        <w:rPr>
          <w:rtl/>
        </w:rPr>
        <w:t>"</w:t>
      </w:r>
      <w:r w:rsidRPr="0090562A">
        <w:rPr>
          <w:rFonts w:hint="cs"/>
          <w:rtl/>
        </w:rPr>
        <w:t>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סי</w:t>
      </w:r>
      <w:r w:rsidRPr="0090562A">
        <w:rPr>
          <w:rtl/>
        </w:rPr>
        <w:t>'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קנ</w:t>
      </w:r>
      <w:r w:rsidRPr="0090562A">
        <w:rPr>
          <w:rtl/>
        </w:rPr>
        <w:t>"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סדר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הגט</w:t>
      </w:r>
      <w:r w:rsidRPr="0090562A">
        <w:rPr>
          <w:rtl/>
        </w:rPr>
        <w:t xml:space="preserve">) </w:t>
      </w:r>
      <w:r w:rsidRPr="0090562A">
        <w:rPr>
          <w:rFonts w:hint="cs"/>
          <w:rtl/>
        </w:rPr>
        <w:t>שהגט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היוצא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מתחת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פסול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והדעת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נותנת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אנושי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לראות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lastRenderedPageBreak/>
        <w:t>ההלכות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בסקירה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אחת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וההלכות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תלויות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בשערות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ג</w:t>
      </w:r>
      <w:r w:rsidRPr="0090562A">
        <w:rPr>
          <w:rtl/>
        </w:rPr>
        <w:t xml:space="preserve">] - - </w:t>
      </w:r>
      <w:r w:rsidRPr="0090562A">
        <w:rPr>
          <w:rFonts w:hint="cs"/>
          <w:rtl/>
        </w:rPr>
        <w:t>ואם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לעולם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לפסוק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כהמקיל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הו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מקולי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</w:t>
      </w:r>
      <w:r w:rsidRPr="0090562A">
        <w:rPr>
          <w:rtl/>
        </w:rPr>
        <w:t>"</w:t>
      </w:r>
      <w:r w:rsidRPr="0090562A">
        <w:rPr>
          <w:rFonts w:hint="cs"/>
          <w:rtl/>
        </w:rPr>
        <w:t>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וקולי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סוף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אחרי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חביריו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חלוקין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עליו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לבטל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דעת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יחיד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מפני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המרובים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באיסור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חמור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כזה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וזו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העצה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היעוצה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שיאמר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כתר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שליט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מעולם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חבריו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ואחרי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שחברו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והחמירו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מבטל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דעתו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מפני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דעת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המרובים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רווחת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יחיד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ורבים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כרבים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ואמרו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תהי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יחידי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והנגי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חותם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ושלו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באהבה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והוקרה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מוש</w:t>
      </w:r>
      <w:r w:rsidRPr="0090562A">
        <w:rPr>
          <w:rtl/>
        </w:rPr>
        <w:t>"</w:t>
      </w:r>
      <w:r w:rsidRPr="0090562A">
        <w:rPr>
          <w:rFonts w:hint="cs"/>
          <w:rtl/>
        </w:rPr>
        <w:t>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</w:t>
      </w:r>
      <w:r w:rsidRPr="0090562A">
        <w:rPr>
          <w:rtl/>
        </w:rPr>
        <w:t>"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אדר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בני־ברק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</w:p>
    <w:p w14:paraId="34C4F527" w14:textId="77777777" w:rsidR="00C629EA" w:rsidRDefault="0090562A" w:rsidP="00C629EA">
      <w:pPr>
        <w:jc w:val="both"/>
        <w:rPr>
          <w:rtl/>
        </w:rPr>
      </w:pPr>
      <w:r>
        <w:rPr>
          <w:rFonts w:hint="cs"/>
          <w:rtl/>
        </w:rPr>
        <w:br/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177 ---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תורה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עג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נא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הנני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דעה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בדבריו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הקצרים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הבאים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כשולי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מכתבו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ידעתי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כבד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לעיין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בעתיקא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אך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מצאתי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נפשי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להפטר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מזה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tl/>
        </w:rPr>
        <w:t>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מש</w:t>
      </w:r>
      <w:r w:rsidRPr="0090562A">
        <w:rPr>
          <w:rtl/>
        </w:rPr>
        <w:t>"</w:t>
      </w:r>
      <w:r w:rsidRPr="0090562A">
        <w:rPr>
          <w:rFonts w:hint="cs"/>
          <w:rtl/>
        </w:rPr>
        <w:t>כ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דעת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רש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לכנות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השערות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יסוד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חכימין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טפי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מרבותנו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ידעו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ליישב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פרש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tl/>
        </w:rPr>
        <w:t>*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מקובלים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לדקדק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בלשון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רכותנו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ואם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אנחנו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לפרש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בדעת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רש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נגד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הבנת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בפרש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נשארים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בכאב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הבנתגו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פרש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לחדש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תלי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תלין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הלכות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מחודשות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אבל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האמת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שמות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שנקבעו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בגמ</w:t>
      </w:r>
      <w:r w:rsidRPr="0090562A">
        <w:rPr>
          <w:rtl/>
        </w:rPr>
        <w:t xml:space="preserve">' - - </w:t>
      </w:r>
      <w:r w:rsidRPr="0090562A">
        <w:rPr>
          <w:rFonts w:hint="cs"/>
          <w:rtl/>
        </w:rPr>
        <w:t>קובעים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ההלכה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ואין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כאן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מקום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לעיונים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וסברות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tl/>
        </w:rPr>
        <w:t>*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ומש</w:t>
      </w:r>
      <w:r w:rsidRPr="0090562A">
        <w:rPr>
          <w:rtl/>
        </w:rPr>
        <w:t>"</w:t>
      </w:r>
      <w:r w:rsidRPr="0090562A">
        <w:rPr>
          <w:rFonts w:hint="cs"/>
          <w:rtl/>
        </w:rPr>
        <w:t>כ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בשם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אינם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לעיין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רצונם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וכבודם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רכותנו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לומר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שאין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בשכיל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לישב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tl/>
        </w:rPr>
        <w:t>*</w:t>
      </w:r>
      <w:r>
        <w:rPr>
          <w:rFonts w:cs="FrankRuehl"/>
          <w:rtl/>
        </w:rPr>
        <w:t xml:space="preserve"> </w:t>
      </w:r>
      <w:r w:rsidRPr="0090562A">
        <w:rPr>
          <w:rtl/>
        </w:rPr>
        <w:t>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בכלל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לחדש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הלכות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וספקות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כאילו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נשכחו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בטוחין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ישתכחו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צריכין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להסתפק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178 ---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עד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 xml:space="preserve"> </w:t>
      </w:r>
      <w:r w:rsidRPr="0090562A">
        <w:rPr>
          <w:rFonts w:hint="cs"/>
          <w:rtl/>
        </w:rPr>
        <w:t>עליה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והלכך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אס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היתה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סתמית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וחכמים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ולתכלית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הזכירו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במתני</w:t>
      </w:r>
      <w:r w:rsidRPr="0090562A">
        <w:rPr>
          <w:rtl/>
        </w:rPr>
        <w:t xml:space="preserve">' - - </w:t>
      </w:r>
      <w:r w:rsidRPr="0090562A">
        <w:rPr>
          <w:rFonts w:hint="cs"/>
          <w:rtl/>
        </w:rPr>
        <w:t>הרי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כאן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סוד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הערך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הדבר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נמסר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מר</w:t>
      </w:r>
      <w:r w:rsidRPr="0090562A">
        <w:rPr>
          <w:rtl/>
        </w:rPr>
        <w:t>"</w:t>
      </w:r>
      <w:r w:rsidRPr="0090562A">
        <w:rPr>
          <w:rFonts w:hint="cs"/>
          <w:rtl/>
        </w:rPr>
        <w:t>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ורבותיו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רש</w:t>
      </w:r>
      <w:r w:rsidRPr="0090562A">
        <w:rPr>
          <w:rtl/>
        </w:rPr>
        <w:t>"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באופי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כעין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אומר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מרבו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tl/>
        </w:rPr>
        <w:t>*</w:t>
      </w:r>
      <w:r>
        <w:rPr>
          <w:rFonts w:cs="FrankRuehl"/>
          <w:rtl/>
        </w:rPr>
        <w:t xml:space="preserve"> </w:t>
      </w:r>
      <w:r w:rsidRPr="0090562A">
        <w:rPr>
          <w:rtl/>
        </w:rPr>
        <w:t>- - (</w:t>
      </w:r>
      <w:r w:rsidRPr="0090562A">
        <w:rPr>
          <w:rFonts w:hint="cs"/>
          <w:rtl/>
        </w:rPr>
        <w:t>ממה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דהר</w:t>
      </w:r>
      <w:r w:rsidRPr="0090562A">
        <w:rPr>
          <w:rtl/>
        </w:rPr>
        <w:t>"</w:t>
      </w:r>
      <w:r w:rsidRPr="0090562A">
        <w:rPr>
          <w:rFonts w:hint="cs"/>
          <w:rtl/>
        </w:rPr>
        <w:t>מ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חילק</w:t>
      </w:r>
      <w:r w:rsidRPr="0090562A">
        <w:rPr>
          <w:rtl/>
        </w:rPr>
        <w:t xml:space="preserve">)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הכרח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דכיון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דלא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הוזכר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בגמ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בהדיא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חילוק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דרכו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</w:t>
      </w:r>
      <w:r w:rsidRPr="0090562A">
        <w:rPr>
          <w:rtl/>
        </w:rPr>
        <w:t>"</w:t>
      </w:r>
      <w:r w:rsidRPr="0090562A">
        <w:rPr>
          <w:rFonts w:hint="cs"/>
          <w:rtl/>
        </w:rPr>
        <w:t>מ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לדקרק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ולפרש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tl/>
        </w:rPr>
        <w:t>*</w:t>
      </w: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- - </w:t>
      </w:r>
      <w:r w:rsidRPr="0090562A">
        <w:rPr>
          <w:rFonts w:hint="cs"/>
          <w:rtl/>
        </w:rPr>
        <w:t>ואיך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יתכן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דשביק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</w:t>
      </w:r>
      <w:r w:rsidRPr="0090562A">
        <w:rPr>
          <w:rtl/>
        </w:rPr>
        <w:t>"</w:t>
      </w:r>
      <w:r w:rsidRPr="0090562A">
        <w:rPr>
          <w:rFonts w:hint="cs"/>
          <w:rtl/>
        </w:rPr>
        <w:t>מ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סוגיא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דבבלי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ואף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שהר</w:t>
      </w:r>
      <w:r w:rsidRPr="0090562A">
        <w:rPr>
          <w:rtl/>
        </w:rPr>
        <w:t>"</w:t>
      </w:r>
      <w:r w:rsidRPr="0090562A">
        <w:rPr>
          <w:rFonts w:hint="cs"/>
          <w:rtl/>
        </w:rPr>
        <w:t>מ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סומך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לפעמים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הירו</w:t>
      </w:r>
      <w:r w:rsidRPr="0090562A">
        <w:rPr>
          <w:rtl/>
        </w:rPr>
        <w:t xml:space="preserve">', </w:t>
      </w:r>
      <w:r w:rsidRPr="0090562A">
        <w:rPr>
          <w:rFonts w:hint="cs"/>
          <w:rtl/>
        </w:rPr>
        <w:t>היינו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במקום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דבבלי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מסיק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בדוחק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ובירו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בריוח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וכיו</w:t>
      </w:r>
      <w:r w:rsidRPr="0090562A">
        <w:rPr>
          <w:rtl/>
        </w:rPr>
        <w:t>"</w:t>
      </w:r>
      <w:r w:rsidRPr="0090562A">
        <w:rPr>
          <w:rFonts w:hint="cs"/>
          <w:rtl/>
        </w:rPr>
        <w:t>ב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דפלוגתא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בירו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וסתמא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דגמ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בבבלי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כחד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ודאי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מסתיים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שמעתתא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כבבלי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וכש</w:t>
      </w:r>
      <w:r w:rsidRPr="0090562A">
        <w:rPr>
          <w:rtl/>
        </w:rPr>
        <w:t>"</w:t>
      </w:r>
      <w:r w:rsidRPr="0090562A">
        <w:rPr>
          <w:rFonts w:hint="cs"/>
          <w:rtl/>
        </w:rPr>
        <w:t>כ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כאן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דמסתיים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בירו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כהבבלי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tl/>
        </w:rPr>
        <w:t>*</w:t>
      </w: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- -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דרכו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</w:t>
      </w:r>
      <w:r w:rsidRPr="0090562A">
        <w:rPr>
          <w:rtl/>
        </w:rPr>
        <w:t>"</w:t>
      </w:r>
      <w:r w:rsidRPr="0090562A">
        <w:rPr>
          <w:rFonts w:hint="cs"/>
          <w:rtl/>
        </w:rPr>
        <w:t>מ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להרבות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בציורים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הוכרו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בחז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שהיה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נחוץ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הקיצור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tl/>
        </w:rPr>
        <w:t>*</w:t>
      </w: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- - </w:t>
      </w:r>
      <w:r w:rsidRPr="0090562A">
        <w:rPr>
          <w:rFonts w:hint="cs"/>
          <w:rtl/>
        </w:rPr>
        <w:t>הלכות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קבועות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ברמב</w:t>
      </w:r>
      <w:r w:rsidRPr="0090562A">
        <w:rPr>
          <w:rtl/>
        </w:rPr>
        <w:t>"</w:t>
      </w:r>
      <w:r w:rsidRPr="0090562A">
        <w:rPr>
          <w:rFonts w:hint="cs"/>
          <w:rtl/>
        </w:rPr>
        <w:t>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מספרי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ספרא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מכילתא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החכרו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בגמ</w:t>
      </w:r>
      <w:r w:rsidRPr="0090562A">
        <w:rPr>
          <w:rtl/>
        </w:rPr>
        <w:t xml:space="preserve">', </w:t>
      </w:r>
      <w:r w:rsidRPr="0090562A">
        <w:rPr>
          <w:rFonts w:hint="cs"/>
          <w:rtl/>
        </w:rPr>
        <w:t>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מאוד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אנחנו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חושבים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179 ---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תורה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אותם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לרופפים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ספרא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ספרי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מכילתא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נמסרו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ממחתימי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התלמוד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וסמכו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הביאום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בזמן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צריכים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לפרשם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להוסיף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עליהם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tl/>
        </w:rPr>
        <w:t>(</w:t>
      </w:r>
      <w:r w:rsidRPr="0090562A">
        <w:rPr>
          <w:rFonts w:hint="cs"/>
          <w:rtl/>
        </w:rPr>
        <w:t>מתוך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כתבי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חדו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>)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נב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בע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עש</w:t>
      </w:r>
      <w:r w:rsidRPr="0090562A">
        <w:rPr>
          <w:rtl/>
        </w:rPr>
        <w:t>"</w:t>
      </w:r>
      <w:r w:rsidRPr="0090562A">
        <w:rPr>
          <w:rFonts w:hint="cs"/>
          <w:rtl/>
        </w:rPr>
        <w:t>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טו</w:t>
      </w:r>
      <w:r w:rsidRPr="0090562A">
        <w:rPr>
          <w:rtl/>
        </w:rPr>
        <w:t>"</w:t>
      </w:r>
      <w:r w:rsidRPr="0090562A">
        <w:rPr>
          <w:rFonts w:hint="cs"/>
          <w:rtl/>
        </w:rPr>
        <w:t>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שבט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דעת</w:t>
      </w:r>
      <w:r w:rsidRPr="0090562A">
        <w:rPr>
          <w:rtl/>
        </w:rPr>
        <w:t>"</w:t>
      </w:r>
      <w:r w:rsidRPr="0090562A">
        <w:rPr>
          <w:rFonts w:hint="cs"/>
          <w:rtl/>
        </w:rPr>
        <w:t>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סטובצי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שלוכט</w:t>
      </w:r>
      <w:r w:rsidRPr="0090562A">
        <w:rPr>
          <w:rtl/>
        </w:rPr>
        <w:t>"</w:t>
      </w:r>
      <w:r w:rsidRPr="0090562A">
        <w:rPr>
          <w:rFonts w:hint="cs"/>
          <w:rtl/>
        </w:rPr>
        <w:t>ס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יקרת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מכתבם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הגיעני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ואשתעשע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מעט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בדברי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מכתבם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-- </w:t>
      </w:r>
      <w:r w:rsidRPr="0090562A">
        <w:rPr>
          <w:rFonts w:hint="cs"/>
          <w:rtl/>
        </w:rPr>
        <w:t>ענין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ז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שנמשכו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אחריה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לעובדה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ויחדו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עבודות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שמחליף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עבודות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מקור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חיים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לעבוד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בהן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בורות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נשברות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והלכך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פשוט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מסברא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שחשוב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עבודה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לפני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המקום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חשיב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עבודה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וניכר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שמקל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ראשו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לרשויות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בדויות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ואחתום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בברכה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כפולה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אברהם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ישעי</w:t>
      </w:r>
      <w:r w:rsidRPr="0090562A">
        <w:rPr>
          <w:rtl/>
        </w:rPr>
        <w:t>'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נג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-- </w:t>
      </w:r>
      <w:r w:rsidRPr="0090562A">
        <w:rPr>
          <w:rFonts w:hint="cs"/>
          <w:rtl/>
        </w:rPr>
        <w:t>ואין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ללמוד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מהשמטת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טוש</w:t>
      </w:r>
      <w:r w:rsidRPr="0090562A">
        <w:rPr>
          <w:rtl/>
        </w:rPr>
        <w:t>"</w:t>
      </w:r>
      <w:r w:rsidRPr="0090562A">
        <w:rPr>
          <w:rFonts w:hint="cs"/>
          <w:rtl/>
        </w:rPr>
        <w:t>ע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סמכו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הטוש</w:t>
      </w:r>
      <w:r w:rsidRPr="0090562A">
        <w:rPr>
          <w:rtl/>
        </w:rPr>
        <w:t>"</w:t>
      </w:r>
      <w:r w:rsidRPr="0090562A">
        <w:rPr>
          <w:rFonts w:hint="cs"/>
          <w:rtl/>
        </w:rPr>
        <w:t>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מעולם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להורות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מתוך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השמטתם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אדרבה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דעתם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להורות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שנשתנה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הדין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משמיטים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היו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180 ---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עו</w:t>
      </w:r>
      <w:r>
        <w:rPr>
          <w:rFonts w:cs="FrankRuehl"/>
          <w:rtl/>
        </w:rPr>
        <w:t xml:space="preserve"> </w:t>
      </w:r>
      <w:r w:rsidR="00C629EA">
        <w:rPr>
          <w:rFonts w:hint="cs"/>
          <w:rtl/>
        </w:rPr>
        <w:t xml:space="preserve"> ==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מפרשים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והרבה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דינים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שאינם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lastRenderedPageBreak/>
        <w:t>מצוים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השמיט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בשו</w:t>
      </w:r>
      <w:r w:rsidRPr="0090562A">
        <w:rPr>
          <w:rtl/>
        </w:rPr>
        <w:t>"</w:t>
      </w:r>
      <w:r w:rsidRPr="0090562A">
        <w:rPr>
          <w:rFonts w:hint="cs"/>
          <w:rtl/>
        </w:rPr>
        <w:t>ע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שהטור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הביאן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והרבה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שהשמיטם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הטור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ודי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שפירשו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אנושי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בזמננו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לדעת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חלקי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שו</w:t>
      </w:r>
      <w:r w:rsidRPr="0090562A">
        <w:rPr>
          <w:rtl/>
        </w:rPr>
        <w:t>"</w:t>
      </w:r>
      <w:r w:rsidRPr="0090562A">
        <w:rPr>
          <w:rFonts w:hint="cs"/>
          <w:rtl/>
        </w:rPr>
        <w:t>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בוריו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tl/>
        </w:rPr>
        <w:t>(</w:t>
      </w:r>
      <w:r w:rsidRPr="0090562A">
        <w:rPr>
          <w:rFonts w:hint="cs"/>
          <w:rtl/>
        </w:rPr>
        <w:t>מתוך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גליון</w:t>
      </w:r>
      <w:r w:rsidRPr="0090562A">
        <w:rPr>
          <w:rtl/>
        </w:rPr>
        <w:t>)</w:t>
      </w:r>
      <w:r>
        <w:rPr>
          <w:rFonts w:cs="FrankRuehl"/>
          <w:rtl/>
        </w:rPr>
        <w:t xml:space="preserve"> </w:t>
      </w:r>
      <w:r w:rsidRPr="0090562A">
        <w:rPr>
          <w:rtl/>
        </w:rPr>
        <w:t>*</w:t>
      </w: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-- </w:t>
      </w:r>
      <w:r w:rsidRPr="0090562A">
        <w:rPr>
          <w:rFonts w:hint="cs"/>
          <w:rtl/>
        </w:rPr>
        <w:t>וחלילה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לומר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שהב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הביאו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בשו</w:t>
      </w:r>
      <w:r w:rsidRPr="0090562A">
        <w:rPr>
          <w:rtl/>
        </w:rPr>
        <w:t>"</w:t>
      </w:r>
      <w:r w:rsidRPr="0090562A">
        <w:rPr>
          <w:rFonts w:hint="cs"/>
          <w:rtl/>
        </w:rPr>
        <w:t>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משום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דלא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דאיך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ירחה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הב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רבותנו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באיסור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דאוריתא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המבואר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בהדיא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בגמ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לדעת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הראשונים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וגם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ממדת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מרן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ללמד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דעת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בהשמטה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ואדרבה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מביא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הדין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להכשר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האמת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שמרן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הביא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וסמך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מש</w:t>
      </w:r>
      <w:r w:rsidRPr="0090562A">
        <w:rPr>
          <w:rtl/>
        </w:rPr>
        <w:t>"</w:t>
      </w:r>
      <w:r w:rsidRPr="0090562A">
        <w:rPr>
          <w:rFonts w:hint="cs"/>
          <w:rtl/>
        </w:rPr>
        <w:t>כ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בב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בשו</w:t>
      </w:r>
      <w:r w:rsidRPr="0090562A">
        <w:rPr>
          <w:rtl/>
        </w:rPr>
        <w:t>"</w:t>
      </w:r>
      <w:r w:rsidRPr="0090562A">
        <w:rPr>
          <w:rFonts w:hint="cs"/>
          <w:rtl/>
        </w:rPr>
        <w:t>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שקיצר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וסמך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הב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נדחו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והראשונים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מפני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שהג</w:t>
      </w:r>
      <w:r w:rsidRPr="0090562A">
        <w:rPr>
          <w:rtl/>
        </w:rPr>
        <w:t>"</w:t>
      </w:r>
      <w:r w:rsidRPr="0090562A">
        <w:rPr>
          <w:rFonts w:hint="cs"/>
          <w:rtl/>
        </w:rPr>
        <w:t>מ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מפקפק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בו</w:t>
      </w:r>
      <w:r w:rsidRPr="0090562A">
        <w:rPr>
          <w:rtl/>
        </w:rPr>
        <w:t xml:space="preserve"> -</w:t>
      </w:r>
      <w:r>
        <w:rPr>
          <w:rFonts w:cs="FrankRuehl"/>
          <w:rtl/>
        </w:rPr>
        <w:t xml:space="preserve"> </w:t>
      </w:r>
      <w:r w:rsidRPr="0090562A">
        <w:rPr>
          <w:rtl/>
        </w:rPr>
        <w:t>*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יתכן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שכונת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הב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לתרץ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הגרע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דהב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בספרו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עוסק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בפשט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ברד</w:t>
      </w:r>
      <w:r w:rsidRPr="0090562A">
        <w:rPr>
          <w:rtl/>
        </w:rPr>
        <w:t>"</w:t>
      </w:r>
      <w:r w:rsidRPr="0090562A">
        <w:rPr>
          <w:rFonts w:hint="cs"/>
          <w:rtl/>
        </w:rPr>
        <w:t>ס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ובכלל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מקום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לאוקים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אוקימתא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בלשון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השו</w:t>
      </w:r>
      <w:r w:rsidRPr="0090562A">
        <w:rPr>
          <w:rtl/>
        </w:rPr>
        <w:t>"</w:t>
      </w:r>
      <w:r w:rsidRPr="0090562A">
        <w:rPr>
          <w:rFonts w:hint="cs"/>
          <w:rtl/>
        </w:rPr>
        <w:t>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והפוסקים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נד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יקרתו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הגיעני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והריני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שונה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בקצרה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קראתי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בעיון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הראוי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מפני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העיפות</w:t>
      </w:r>
      <w:r w:rsidRPr="0090562A">
        <w:rPr>
          <w:rtl/>
        </w:rPr>
        <w:t>. - -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181 ---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תורה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כתב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דבתוס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כתבו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ואין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מובן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כן</w:t>
      </w:r>
      <w:r w:rsidRPr="0090562A">
        <w:rPr>
          <w:rtl/>
        </w:rPr>
        <w:t xml:space="preserve">. -- </w:t>
      </w:r>
      <w:r w:rsidRPr="0090562A">
        <w:rPr>
          <w:rFonts w:hint="cs"/>
          <w:rtl/>
        </w:rPr>
        <w:t>וא</w:t>
      </w:r>
      <w:r w:rsidRPr="0090562A">
        <w:rPr>
          <w:rtl/>
        </w:rPr>
        <w:t>"</w:t>
      </w:r>
      <w:r w:rsidRPr="0090562A">
        <w:rPr>
          <w:rFonts w:hint="cs"/>
          <w:rtl/>
        </w:rPr>
        <w:t>כ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יתכן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לבדות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מעצמנו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שהיתה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הלכה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ראינו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בגמ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ואף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בחלום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ועוד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כמו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בכונה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העלימו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מאתנו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רבותגו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מחתימי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התלמוד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ובמתנ</w:t>
      </w:r>
      <w:r w:rsidRPr="0090562A">
        <w:rPr>
          <w:rtl/>
        </w:rPr>
        <w:t xml:space="preserve">' - -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והעיקר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העלימו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רצוני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להעיר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דחובתגו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ליזהר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בלשוננו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בדברנו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נגד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רבותגו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וקשה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כת</w:t>
      </w:r>
      <w:r w:rsidRPr="0090562A">
        <w:rPr>
          <w:rtl/>
        </w:rPr>
        <w:t>"</w:t>
      </w:r>
      <w:r w:rsidRPr="0090562A">
        <w:rPr>
          <w:rFonts w:hint="cs"/>
          <w:rtl/>
        </w:rPr>
        <w:t>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שיחי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ששימש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במלת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טעות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נגד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הגאון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מהרא</w:t>
      </w:r>
      <w:r w:rsidRPr="0090562A">
        <w:rPr>
          <w:rtl/>
        </w:rPr>
        <w:t>"</w:t>
      </w:r>
      <w:r w:rsidRPr="0090562A">
        <w:rPr>
          <w:rFonts w:hint="cs"/>
          <w:rtl/>
        </w:rPr>
        <w:t>ז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וצ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אפשרות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לבאר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הדברים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בלשון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נקי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ומכובדת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כראוי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בפני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רבותנו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שדורות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הקודמים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השתמשו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בבקשת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מחילה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שכתבו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נגד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החכם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מפני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שכבוד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רבם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קבוע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בלבבם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מדברים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ברתת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ובזיעי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אצלנו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בקשת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המחילה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קובע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תקיפת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הדעת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שהשגתגו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נכונה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ומאד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מאד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צריך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התגברות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בשעת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השגה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ליהנות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צריך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ליהנות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רק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מגילוי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חובת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בידינו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בלשוננו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בידינו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להזהר</w:t>
      </w:r>
      <w:r w:rsidRPr="0090562A">
        <w:rPr>
          <w:rtl/>
        </w:rPr>
        <w:t>.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גליון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ספר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שכ</w:t>
      </w:r>
      <w:r w:rsidRPr="0090562A">
        <w:rPr>
          <w:rtl/>
        </w:rPr>
        <w:t>' "</w:t>
      </w:r>
      <w:r w:rsidRPr="0090562A">
        <w:rPr>
          <w:rFonts w:hint="cs"/>
          <w:rtl/>
        </w:rPr>
        <w:t>רברי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המג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משובשים</w:t>
      </w:r>
      <w:r w:rsidRPr="0090562A">
        <w:rPr>
          <w:rtl/>
        </w:rPr>
        <w:t>".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</w:t>
      </w:r>
      <w:r w:rsidRPr="0090562A">
        <w:rPr>
          <w:rtl/>
        </w:rPr>
        <w:t>.</w:t>
      </w:r>
      <w:r w:rsidRPr="0090562A">
        <w:rPr>
          <w:rFonts w:hint="cs"/>
          <w:rtl/>
        </w:rPr>
        <w:t>ב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חס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וחלילה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המגן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אברהם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ברורים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וגם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במקום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שאפשר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לחלוק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צריך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לומר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בלשון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תלמיד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רבו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והמגן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182 ---</w:t>
      </w:r>
      <w:r>
        <w:rPr>
          <w:rFonts w:cs="FrankRuehl"/>
          <w:rtl/>
        </w:rPr>
        <w:t xml:space="preserve"> </w:t>
      </w:r>
      <w:r w:rsidR="00C629EA">
        <w:rPr>
          <w:rFonts w:hint="cs"/>
          <w:rtl/>
        </w:rPr>
        <w:t xml:space="preserve"> ==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אברהם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רבנו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ואנו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כולם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תלמידיו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ואשרי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שזכה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להיות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מתלמידיו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מאן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ספין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למימר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הכי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גליון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ספר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שכ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הראב</w:t>
      </w:r>
      <w:r w:rsidRPr="0090562A">
        <w:rPr>
          <w:rtl/>
        </w:rPr>
        <w:t>"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 "</w:t>
      </w:r>
      <w:r w:rsidRPr="0090562A">
        <w:rPr>
          <w:rFonts w:hint="cs"/>
          <w:rtl/>
        </w:rPr>
        <w:t>דתירוצו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דחוק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מאד</w:t>
      </w:r>
      <w:r w:rsidRPr="0090562A">
        <w:rPr>
          <w:rtl/>
        </w:rPr>
        <w:t>"</w:t>
      </w:r>
      <w:r>
        <w:rPr>
          <w:rFonts w:cs="FrankRuehl"/>
          <w:rtl/>
        </w:rPr>
        <w:t xml:space="preserve"> </w:t>
      </w:r>
      <w:r w:rsidRPr="0090562A">
        <w:rPr>
          <w:rtl/>
        </w:rPr>
        <w:t>*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אריך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למימר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כאן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סמך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גליון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ספר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שכ</w:t>
      </w:r>
      <w:r w:rsidRPr="0090562A">
        <w:rPr>
          <w:rtl/>
        </w:rPr>
        <w:t>' "</w:t>
      </w:r>
      <w:r w:rsidRPr="0090562A">
        <w:rPr>
          <w:rFonts w:hint="cs"/>
          <w:rtl/>
        </w:rPr>
        <w:t>דהראב</w:t>
      </w:r>
      <w:r w:rsidRPr="0090562A">
        <w:rPr>
          <w:rtl/>
        </w:rPr>
        <w:t>"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ונו</w:t>
      </w:r>
      <w:r w:rsidRPr="0090562A">
        <w:rPr>
          <w:rtl/>
        </w:rPr>
        <w:t>"</w:t>
      </w:r>
      <w:r w:rsidRPr="0090562A">
        <w:rPr>
          <w:rFonts w:hint="cs"/>
          <w:rtl/>
        </w:rPr>
        <w:t>כ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אישטמיטתיהו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הירושלמי</w:t>
      </w:r>
      <w:r w:rsidRPr="0090562A">
        <w:rPr>
          <w:rtl/>
        </w:rPr>
        <w:t>."</w:t>
      </w:r>
      <w:r>
        <w:rPr>
          <w:rFonts w:cs="FrankRuehl"/>
          <w:rtl/>
        </w:rPr>
        <w:t xml:space="preserve"> </w:t>
      </w:r>
      <w:r w:rsidRPr="0090562A">
        <w:rPr>
          <w:rtl/>
        </w:rPr>
        <w:t>*</w:t>
      </w: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-- </w:t>
      </w:r>
      <w:r w:rsidRPr="0090562A">
        <w:rPr>
          <w:rFonts w:hint="cs"/>
          <w:rtl/>
        </w:rPr>
        <w:t>והזלזול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בדעת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ולומר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הכרעה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שעיקר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כפרש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דפרש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ודאי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ופר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ספק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נגד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רבותנו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מכאיב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נז</w:t>
      </w:r>
      <w:r w:rsidRPr="0090562A">
        <w:rPr>
          <w:rtl/>
        </w:rPr>
        <w:t>.</w:t>
      </w:r>
      <w:r w:rsidRPr="0090562A">
        <w:rPr>
          <w:rFonts w:hint="cs"/>
          <w:rtl/>
        </w:rPr>
        <w:t>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להיות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לראי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ביד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הנדיב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</w:t>
      </w:r>
      <w:r w:rsidRPr="0090562A">
        <w:rPr>
          <w:rtl/>
        </w:rPr>
        <w:t xml:space="preserve">' - - </w:t>
      </w:r>
      <w:r w:rsidRPr="0090562A">
        <w:rPr>
          <w:rFonts w:hint="cs"/>
          <w:rtl/>
        </w:rPr>
        <w:t>איך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שהסכמתי</w:t>
      </w: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* </w:t>
      </w:r>
      <w:r w:rsidRPr="0090562A">
        <w:rPr>
          <w:rFonts w:hint="cs"/>
          <w:rtl/>
        </w:rPr>
        <w:t>נוסח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ההסכמים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שנסחם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מרן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זללה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עבור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מחזיקי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תורה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לפי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דרישתם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183 ---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תורס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עט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לקבל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מידו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סך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לא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לחדש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כפי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המבואר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ברמ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יו</w:t>
      </w:r>
      <w:r w:rsidRPr="0090562A">
        <w:rPr>
          <w:rtl/>
        </w:rPr>
        <w:t>"</w:t>
      </w:r>
      <w:r w:rsidRPr="0090562A">
        <w:rPr>
          <w:rFonts w:hint="cs"/>
          <w:rtl/>
        </w:rPr>
        <w:t>ד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סי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רמ</w:t>
      </w:r>
      <w:r w:rsidRPr="0090562A">
        <w:rPr>
          <w:rtl/>
        </w:rPr>
        <w:t>"</w:t>
      </w:r>
      <w:r w:rsidRPr="0090562A">
        <w:rPr>
          <w:rFonts w:hint="cs"/>
          <w:rtl/>
        </w:rPr>
        <w:t>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במשך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דלמטה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עת</w:t>
      </w:r>
      <w:r w:rsidRPr="0090562A">
        <w:rPr>
          <w:rtl/>
        </w:rPr>
        <w:t>"</w:t>
      </w:r>
      <w:r w:rsidRPr="0090562A">
        <w:rPr>
          <w:rFonts w:hint="cs"/>
          <w:rtl/>
        </w:rPr>
        <w:t>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יהפך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לשמחה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תשי</w:t>
      </w:r>
      <w:r w:rsidRPr="0090562A">
        <w:rPr>
          <w:rtl/>
        </w:rPr>
        <w:t>"</w:t>
      </w:r>
      <w:r w:rsidRPr="0090562A">
        <w:rPr>
          <w:rFonts w:hint="cs"/>
          <w:rtl/>
        </w:rPr>
        <w:t>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זכרון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מאיר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נח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- - </w:t>
      </w:r>
      <w:r w:rsidRPr="0090562A">
        <w:rPr>
          <w:rFonts w:hint="cs"/>
          <w:rtl/>
        </w:rPr>
        <w:t>במדת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וק</w:t>
      </w:r>
      <w:r w:rsidRPr="0090562A">
        <w:rPr>
          <w:rtl/>
        </w:rPr>
        <w:t>"</w:t>
      </w:r>
      <w:r w:rsidRPr="0090562A">
        <w:rPr>
          <w:rFonts w:hint="cs"/>
          <w:rtl/>
        </w:rPr>
        <w:t>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פרכינן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אפי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חומר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דהו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שהלמד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חומרות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גדולות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תכבדות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חומר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מעין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חומר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המלמד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כמו</w:t>
      </w:r>
      <w:r w:rsidRPr="0090562A">
        <w:rPr>
          <w:rtl/>
        </w:rPr>
        <w:t xml:space="preserve"> "</w:t>
      </w:r>
      <w:r w:rsidRPr="0090562A">
        <w:rPr>
          <w:rFonts w:hint="cs"/>
          <w:rtl/>
        </w:rPr>
        <w:t>כלום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בן</w:t>
      </w:r>
      <w:r w:rsidRPr="0090562A">
        <w:rPr>
          <w:rtl/>
        </w:rPr>
        <w:t xml:space="preserve">" </w:t>
      </w:r>
      <w:r w:rsidRPr="0090562A">
        <w:rPr>
          <w:rFonts w:hint="cs"/>
          <w:rtl/>
        </w:rPr>
        <w:t>כו</w:t>
      </w:r>
      <w:r w:rsidRPr="0090562A">
        <w:rPr>
          <w:rtl/>
        </w:rPr>
        <w:t>', "</w:t>
      </w:r>
      <w:r w:rsidRPr="0090562A">
        <w:rPr>
          <w:rFonts w:hint="cs"/>
          <w:rtl/>
        </w:rPr>
        <w:t>קרנא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שבועה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עדיפא</w:t>
      </w:r>
      <w:r w:rsidRPr="0090562A">
        <w:rPr>
          <w:rtl/>
        </w:rPr>
        <w:t xml:space="preserve">"* </w:t>
      </w:r>
      <w:r w:rsidRPr="0090562A">
        <w:rPr>
          <w:rFonts w:hint="cs"/>
          <w:rtl/>
        </w:rPr>
        <w:t>כו</w:t>
      </w:r>
      <w:r w:rsidRPr="0090562A">
        <w:rPr>
          <w:rtl/>
        </w:rPr>
        <w:t>'.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כונת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רש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בסוכה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דק</w:t>
      </w:r>
      <w:r w:rsidRPr="0090562A">
        <w:rPr>
          <w:rtl/>
        </w:rPr>
        <w:t>"</w:t>
      </w:r>
      <w:r w:rsidRPr="0090562A">
        <w:rPr>
          <w:rFonts w:hint="cs"/>
          <w:rtl/>
        </w:rPr>
        <w:t>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מכריח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וקושיא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</w:t>
      </w:r>
      <w:r w:rsidRPr="0090562A">
        <w:rPr>
          <w:rtl/>
        </w:rPr>
        <w:t>"</w:t>
      </w:r>
      <w:r w:rsidRPr="0090562A">
        <w:rPr>
          <w:rFonts w:hint="cs"/>
          <w:rtl/>
        </w:rPr>
        <w:t>צ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הבחנת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החכם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ראוי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ללמוד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</w:t>
      </w:r>
      <w:r w:rsidRPr="0090562A">
        <w:rPr>
          <w:rtl/>
        </w:rPr>
        <w:t>"</w:t>
      </w:r>
      <w:r w:rsidRPr="0090562A">
        <w:rPr>
          <w:rFonts w:hint="cs"/>
          <w:rtl/>
        </w:rPr>
        <w:t>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</w:t>
      </w:r>
      <w:r w:rsidRPr="0090562A">
        <w:rPr>
          <w:rtl/>
        </w:rPr>
        <w:t>"</w:t>
      </w:r>
      <w:r w:rsidRPr="0090562A">
        <w:rPr>
          <w:rFonts w:hint="cs"/>
          <w:rtl/>
        </w:rPr>
        <w:t>ג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מדות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אינן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נאמרין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מעצמן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בהחלט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בשיקול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הדעת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כונת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כאן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להקיש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לזה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נלמד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מזה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כונת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כאן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לכלל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ופרט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וכות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רש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לק</w:t>
      </w:r>
      <w:r w:rsidRPr="0090562A">
        <w:rPr>
          <w:rtl/>
        </w:rPr>
        <w:t>"</w:t>
      </w:r>
      <w:r w:rsidRPr="0090562A">
        <w:rPr>
          <w:rFonts w:hint="cs"/>
          <w:rtl/>
        </w:rPr>
        <w:t>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ואביה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ירק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וגו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וכיו</w:t>
      </w:r>
      <w:r w:rsidRPr="0090562A">
        <w:rPr>
          <w:rtl/>
        </w:rPr>
        <w:t>"</w:t>
      </w:r>
      <w:r w:rsidRPr="0090562A">
        <w:rPr>
          <w:rFonts w:hint="cs"/>
          <w:rtl/>
        </w:rPr>
        <w:t>ב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וחלילה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אדם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רשאי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ללמוד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הצד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ובכלל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ופרט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ורבר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בכלל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נסתר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</w:t>
      </w:r>
      <w:r w:rsidRPr="0090562A">
        <w:rPr>
          <w:rtl/>
        </w:rPr>
        <w:t>"</w:t>
      </w:r>
      <w:r w:rsidRPr="0090562A">
        <w:rPr>
          <w:rFonts w:hint="cs"/>
          <w:rtl/>
        </w:rPr>
        <w:t>ס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דברים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עיוניים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משכנם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בעיון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והמלות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אינם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דמזים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והמעיין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הכתב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לקבץ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הרמזים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בסקירה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שאי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lastRenderedPageBreak/>
        <w:t>אפשר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למרמז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לרמוז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בב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* </w:t>
      </w:r>
      <w:r w:rsidRPr="0090562A">
        <w:rPr>
          <w:rFonts w:hint="cs"/>
          <w:rtl/>
        </w:rPr>
        <w:t>כ</w:t>
      </w:r>
      <w:r w:rsidRPr="0090562A">
        <w:rPr>
          <w:rtl/>
        </w:rPr>
        <w:t>"</w:t>
      </w:r>
      <w:r w:rsidRPr="0090562A">
        <w:rPr>
          <w:rFonts w:hint="cs"/>
          <w:rtl/>
        </w:rPr>
        <w:t>מ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</w:t>
      </w:r>
      <w:r w:rsidRPr="0090562A">
        <w:rPr>
          <w:rtl/>
        </w:rPr>
        <w:t>'.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184 ---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פ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קונן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חגרות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נט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בע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עש</w:t>
      </w:r>
      <w:r w:rsidRPr="0090562A">
        <w:rPr>
          <w:rtl/>
        </w:rPr>
        <w:t>"</w:t>
      </w:r>
      <w:r w:rsidRPr="0090562A">
        <w:rPr>
          <w:rFonts w:hint="cs"/>
          <w:rtl/>
        </w:rPr>
        <w:t>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שכט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התרס</w:t>
      </w:r>
      <w:r w:rsidRPr="0090562A">
        <w:rPr>
          <w:rtl/>
        </w:rPr>
        <w:t>"</w:t>
      </w:r>
      <w:r w:rsidRPr="0090562A">
        <w:rPr>
          <w:rFonts w:hint="cs"/>
          <w:rtl/>
        </w:rPr>
        <w:t>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קאסאווא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מר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נ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שוכט</w:t>
      </w:r>
      <w:r w:rsidRPr="0090562A">
        <w:rPr>
          <w:rtl/>
        </w:rPr>
        <w:t>"</w:t>
      </w:r>
      <w:r w:rsidRPr="0090562A">
        <w:rPr>
          <w:rFonts w:hint="cs"/>
          <w:rtl/>
        </w:rPr>
        <w:t>ס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אמלא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חפצו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כראוי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במכתבי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בכל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לעבור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בשתיקה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אחרי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עזבתיך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בתקותך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למכתבי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השני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בטח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הגיעך</w:t>
      </w:r>
      <w:r w:rsidRPr="0090562A">
        <w:rPr>
          <w:rtl/>
        </w:rPr>
        <w:t xml:space="preserve"> "</w:t>
      </w:r>
      <w:r w:rsidRPr="0090562A">
        <w:rPr>
          <w:rFonts w:hint="cs"/>
          <w:rtl/>
        </w:rPr>
        <w:t>כרטיס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ההזמנה</w:t>
      </w:r>
      <w:r w:rsidRPr="0090562A">
        <w:rPr>
          <w:rtl/>
        </w:rPr>
        <w:t xml:space="preserve">"* </w:t>
      </w:r>
      <w:r w:rsidRPr="0090562A">
        <w:rPr>
          <w:rFonts w:hint="cs"/>
          <w:rtl/>
        </w:rPr>
        <w:t>ליום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המיועד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שנועד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הכע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והנני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נוסע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במוש</w:t>
      </w:r>
      <w:r w:rsidRPr="0090562A">
        <w:rPr>
          <w:rtl/>
        </w:rPr>
        <w:t>"</w:t>
      </w:r>
      <w:r w:rsidRPr="0090562A">
        <w:rPr>
          <w:rFonts w:hint="cs"/>
          <w:rtl/>
        </w:rPr>
        <w:t>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נוסף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לזה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שהנני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טרוד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קצת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קצרה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להכנסת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שכת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תקבל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לרצון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הכאים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באיזה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אופן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שיבואו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נראה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כונת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לעולם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לכתוב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המכריח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להאמין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לספר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ולגלות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המאמינים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והדבר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פשוט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יאמין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איננו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חסר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באמונה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דבר</w:t>
      </w:r>
      <w:r w:rsidRPr="0090562A">
        <w:rPr>
          <w:rtl/>
        </w:rPr>
        <w:t xml:space="preserve"> .- - </w:t>
      </w:r>
      <w:r w:rsidRPr="0090562A">
        <w:rPr>
          <w:rFonts w:hint="cs"/>
          <w:rtl/>
        </w:rPr>
        <w:t>וד</w:t>
      </w:r>
      <w:r w:rsidRPr="0090562A">
        <w:rPr>
          <w:rtl/>
        </w:rPr>
        <w:t>"</w:t>
      </w:r>
      <w:r w:rsidRPr="0090562A">
        <w:rPr>
          <w:rFonts w:hint="cs"/>
          <w:rtl/>
        </w:rPr>
        <w:t>ז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נוגע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סיפורי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הנסים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אלא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להסתפק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גם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במאורע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הנס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להכריח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לרוות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הנפש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שאינה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שבעה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בסוד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העולם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שנבראו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שדוד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המערכות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זכיות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תמותה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והמציאות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הלזו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כשתשאר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בכח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לנשואי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מרן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זללה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185 ---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תורה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פא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תרוה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הנפש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השכלית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</w:t>
      </w:r>
      <w:r w:rsidRPr="0090562A">
        <w:rPr>
          <w:rtl/>
        </w:rPr>
        <w:t>"</w:t>
      </w:r>
      <w:r w:rsidRPr="0090562A">
        <w:rPr>
          <w:rFonts w:hint="cs"/>
          <w:rtl/>
        </w:rPr>
        <w:t>כ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יציאת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השלמת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בריאת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העולם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שיצא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מכח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הפועל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ומאפס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פנאי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מוכרח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לקצר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והנני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ידידך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אוהבך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נצח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המצפה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למכתבך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אברהם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ישעי</w:t>
      </w:r>
      <w:r w:rsidRPr="0090562A">
        <w:rPr>
          <w:rtl/>
        </w:rPr>
        <w:t>'</w:t>
      </w:r>
      <w:r>
        <w:rPr>
          <w:rFonts w:cs="FrankRuehl"/>
          <w:rtl/>
        </w:rPr>
        <w:t xml:space="preserve"> </w:t>
      </w:r>
    </w:p>
    <w:p w14:paraId="3F37D0A7" w14:textId="77777777" w:rsidR="00C629EA" w:rsidRDefault="0090562A" w:rsidP="00C629EA">
      <w:pPr>
        <w:pStyle w:val="3"/>
        <w:bidi/>
        <w:rPr>
          <w:rFonts w:cs="FrankRuehl"/>
          <w:rtl/>
        </w:rPr>
      </w:pPr>
      <w:r w:rsidRPr="0090562A">
        <w:rPr>
          <w:rFonts w:hint="cs"/>
          <w:rtl/>
        </w:rPr>
        <w:t>ס</w:t>
      </w:r>
      <w:r w:rsidRPr="0090562A">
        <w:rPr>
          <w:rtl/>
        </w:rPr>
        <w:t>.</w:t>
      </w:r>
    </w:p>
    <w:p w14:paraId="3A19E475" w14:textId="0486B76F" w:rsidR="0090562A" w:rsidRPr="00C629EA" w:rsidRDefault="0090562A" w:rsidP="00C629EA">
      <w:pPr>
        <w:jc w:val="both"/>
        <w:rPr>
          <w:rFonts w:cs="FrankRuehl"/>
          <w:rtl/>
        </w:rPr>
      </w:pP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* </w:t>
      </w:r>
      <w:r w:rsidRPr="0090562A">
        <w:rPr>
          <w:rFonts w:hint="cs"/>
          <w:rtl/>
        </w:rPr>
        <w:t>אל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תבלה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נפשך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ברעיונות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ובחשבונות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יבולע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עתותך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שנותיך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יתמו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וחשבון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תדע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רק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יכלו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וחכמה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תקנה</w:t>
      </w:r>
      <w:r w:rsidRPr="0090562A">
        <w:rPr>
          <w:rtl/>
        </w:rPr>
        <w:t xml:space="preserve">. - - </w:t>
      </w:r>
      <w:r w:rsidRPr="0090562A">
        <w:rPr>
          <w:rFonts w:hint="cs"/>
          <w:rtl/>
        </w:rPr>
        <w:t>לכן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ידידי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תעיין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ואל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תסדר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עבודתך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מחרת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יאונה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עצתך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ותופר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רק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למוד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עתותך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בידיך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תעוף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מאיתך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תשיגה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ובער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תשאר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ולסדר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פעולתו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לאמר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עדי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אכלה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ספר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הזה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הסיבות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מונעות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הלימוד</w:t>
      </w:r>
      <w:r w:rsidRPr="0090562A">
        <w:rPr>
          <w:rtl/>
        </w:rPr>
        <w:t xml:space="preserve"> .**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ויהא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חביב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רגע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כשעות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רבות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תאמר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בלבבך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עתה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הזה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עודנו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רגעים</w:t>
      </w:r>
      <w:r>
        <w:rPr>
          <w:rFonts w:cs="FrankRuehl"/>
          <w:rtl/>
        </w:rPr>
        <w:t xml:space="preserve"> </w:t>
      </w:r>
      <w:r w:rsidRPr="0090562A">
        <w:rPr>
          <w:rFonts w:ascii="Arial" w:hAnsi="Arial" w:cs="Arial" w:hint="cs"/>
          <w:rtl/>
        </w:rPr>
        <w:t>●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מימי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השחרות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משנות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</w:t>
      </w:r>
      <w:r w:rsidRPr="0090562A">
        <w:rPr>
          <w:rtl/>
        </w:rPr>
        <w:t>'</w:t>
      </w:r>
      <w:r w:rsidRPr="0090562A">
        <w:rPr>
          <w:rFonts w:hint="cs"/>
          <w:rtl/>
        </w:rPr>
        <w:t>תר</w:t>
      </w:r>
      <w:r w:rsidRPr="0090562A">
        <w:rPr>
          <w:rtl/>
        </w:rPr>
        <w:t>"</w:t>
      </w:r>
      <w:r w:rsidRPr="0090562A">
        <w:rPr>
          <w:rFonts w:hint="cs"/>
          <w:rtl/>
        </w:rPr>
        <w:t>נ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בערך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** </w:t>
      </w:r>
      <w:r w:rsidRPr="0090562A">
        <w:rPr>
          <w:rFonts w:hint="cs"/>
          <w:rtl/>
        </w:rPr>
        <w:t>עי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סנהדרין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רש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מיפר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186 ---</w:t>
      </w:r>
      <w:r>
        <w:rPr>
          <w:rFonts w:cs="FrankRuehl"/>
          <w:rtl/>
        </w:rPr>
        <w:t xml:space="preserve"> 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187 ---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קונן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חגרות</w:t>
      </w:r>
      <w:r>
        <w:rPr>
          <w:rFonts w:cs="FrankRuehl"/>
          <w:rtl/>
        </w:rPr>
        <w:t xml:space="preserve"> </w:t>
      </w:r>
      <w:r w:rsidRPr="0090562A">
        <w:t>A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ספורות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לכלות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למודי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תאמר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זאת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חזיון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שוא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ודמיון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סכל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צעדך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תשמור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ברעיונך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פרק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למודך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ורק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תהגה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וילדי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נכרים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תגרשם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לבלתי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נתן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רמוס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חצרי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לבך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וברח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כמטחוי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קשת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יבהלו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עשתונותיך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עד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ישאירו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רוח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בינה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וימיך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יעברו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בבהלה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ורק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תבחר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ידיך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בו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תדבק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נפשך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ובכל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מאודך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תעזבמה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לרגע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תעזבהו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יום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יומיים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יעזבך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tl/>
        </w:rPr>
        <w:t>*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חובה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האדם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למעט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ערך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מצוקותיו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יציקו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לבבו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ר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לחזק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דעתו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ולבטל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הגלים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אשר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יעלו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ראשו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ובהסירו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רגשותיו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ירגיש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ויקבל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שכר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הפרישה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188 ---</w:t>
      </w:r>
      <w:r>
        <w:rPr>
          <w:rFonts w:cs="FrankRuehl"/>
          <w:rtl/>
        </w:rPr>
        <w:t xml:space="preserve"> 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189 ---</w:t>
      </w:r>
      <w:r>
        <w:rPr>
          <w:rFonts w:cs="FrankRuehl"/>
          <w:rtl/>
        </w:rPr>
        <w:t xml:space="preserve"> 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190 ---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סא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כשם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שהפשטות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והאמת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נרדפות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הקיצוניות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והגדלות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נרדפות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הקיצוניות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ההשתלמות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הנושא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הדוגל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בהבינוניות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ומואס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בקיצוניות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חלקו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הזיפנים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חדלי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תבונה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קיצוניות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שלמות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שלמות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התחלה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ההתחלה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בקושיות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ופרכות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מתמידות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והתמימות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התרצן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החריף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המכונן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אפנו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אמתתו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רגילים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אנחנו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לשמוע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בחוגים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ידועים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כמכריזים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עצמם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חלקם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הקיצונים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ומשאירים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לעצמם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זכות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lastRenderedPageBreak/>
        <w:t>ישראלי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נאמן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באמונה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מספקת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וד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ומרשים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אנחנו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לעצמנו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להגיד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מנקודת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משפט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כמו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באוהבי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חכמה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אהבה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למיעוטה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ושנאה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לרב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חכמתה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באוהבי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תורה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ומצוה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אהבה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לאמצעיות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ושנאה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לקיצוניות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יסודי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האמונה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י</w:t>
      </w:r>
      <w:r w:rsidRPr="0090562A">
        <w:rPr>
          <w:rtl/>
        </w:rPr>
        <w:t>"</w:t>
      </w:r>
      <w:r w:rsidRPr="0090562A">
        <w:rPr>
          <w:rFonts w:hint="cs"/>
          <w:rtl/>
        </w:rPr>
        <w:t>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העיקרים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והמסתעפים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תמיד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בסתירה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נמרצה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המושכלות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הקלות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ושטף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החיים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המפותחות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תחת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השמש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והכרתם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הבהירה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והמתורצת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והמושיטה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דוקנות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יתירה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באמנותם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היא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נועם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הקיצוניות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191 ---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 xml:space="preserve"> </w:t>
      </w:r>
      <w:r w:rsidRPr="0090562A">
        <w:rPr>
          <w:rFonts w:hint="cs"/>
          <w:rtl/>
        </w:rPr>
        <w:t>ואלה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שמעידים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עצמם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טעמו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מתק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קיצוניות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מעידים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יחד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חדלי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אמונה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בעיקרי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כח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עיוני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ורגש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נפשי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רק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בחבלי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יחוס־מה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מתיחסים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אליה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והקיצונים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לעמק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נפשם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בכל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רצון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היותר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כביר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לחמלה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חדלי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הקצה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ירחשו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כבוד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ויקר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מתנגדיהם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והתהום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המפסיק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ביניהם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נפגש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במעשים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ממשיים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המחוללות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בהכרח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טבען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מריבות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וקטטות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יוסיף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הקרע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מרפא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הבינוניות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זכות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הקיום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מדת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הבינונים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האוהבים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הקיצונות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ושואפים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נפשם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ומחנכים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צאצאיהם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לפסגת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הקיצונות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אבל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עלובה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הבינונית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הסואנת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בוז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לקיצונות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חובת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חינוכנו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לקיצונות</w:t>
      </w:r>
      <w:r w:rsidRPr="0090562A">
        <w:rPr>
          <w:rtl/>
        </w:rPr>
        <w:t xml:space="preserve">! </w:t>
      </w:r>
      <w:r w:rsidRPr="0090562A">
        <w:rPr>
          <w:rFonts w:hint="cs"/>
          <w:rtl/>
        </w:rPr>
        <w:t>הזיון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החינוך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לטעת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וגיעול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נפש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להמתעוללים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בקיצונות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אמנם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לרוח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הרותח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בלב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הנוער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יבצר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להוציא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משפט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מרותח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האישים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הפרטיים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המתעוללים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ובמדת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ההפרזה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התפתחות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הנוער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לאהבת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באמת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הדרושה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להתפעלות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נפשי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ונעימות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שמימי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יתן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לתת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מעצורים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דרך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החיים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המוליכים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ליושבים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בעטרות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ונהנים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מזיו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המכוננים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חינוך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ממוצעים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הצליחו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בשביל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הזיוף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באמצעיות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ולב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משכיל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הולך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ומזניח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הזיוף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החינוך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שלהם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נותן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הצדק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להחניך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לפנות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עורף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להחוקים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המושלכים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לרצונו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ולהאמונות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המעיקות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נגד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192 ---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מנוך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וישינות</w:t>
      </w:r>
      <w:r>
        <w:rPr>
          <w:rFonts w:cs="FrankRuehl"/>
          <w:rtl/>
        </w:rPr>
        <w:t xml:space="preserve"> </w:t>
      </w:r>
      <w:r w:rsidRPr="0090562A">
        <w:t>e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זרם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החיים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הקיצונות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גזלו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ממנו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בהתעולל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הוריו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ומוריו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סב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האמצעים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להצלה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מקום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עיון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והשקידה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אתר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להבריחם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ולהוציאם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משוביהם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הצליחה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ביותר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מהשתדלות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רחוקות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ובהיות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שכחותינו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מצומצמות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מוציאים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אותם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במקום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אחד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נחשכות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במקום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צריך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לדון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בקפידה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יתירה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המטרה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הרצוי</w:t>
      </w:r>
      <w:r w:rsidRPr="0090562A">
        <w:rPr>
          <w:rtl/>
        </w:rPr>
        <w:t>',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כמו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בקנין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הכסף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והרכוש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ההשתדלות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פרעון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חוב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וחלילה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לחשוב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כחי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ועוצם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וגו</w:t>
      </w:r>
      <w:r w:rsidRPr="0090562A">
        <w:rPr>
          <w:rtl/>
        </w:rPr>
        <w:t xml:space="preserve">', </w:t>
      </w:r>
      <w:r w:rsidRPr="0090562A">
        <w:rPr>
          <w:rFonts w:hint="cs"/>
          <w:rtl/>
        </w:rPr>
        <w:t>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השתדלות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הצלת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נפש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רק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מצוה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צריך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לזכור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בכחנו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לעשות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מאומה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רק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במעשינו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מעוררים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שערי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רחמים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שמעשה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יכונגו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המבוקש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ומי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שמתפלל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ומרבה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תחנונים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ההצלה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פועל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יותר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מהמשתדל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אך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צריך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שיקול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דבמקום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דההצלה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פשוטה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במעשה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תעמוד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ריעך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ומי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שרואה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אדם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טובע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בנהר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ויכול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להצילו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ואינו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מציל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ועומד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להתפלל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שינצל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</w:t>
      </w:r>
      <w:r w:rsidRPr="0090562A">
        <w:rPr>
          <w:rtl/>
        </w:rPr>
        <w:t>"</w:t>
      </w:r>
      <w:r w:rsidRPr="0090562A">
        <w:rPr>
          <w:rFonts w:hint="cs"/>
          <w:rtl/>
        </w:rPr>
        <w:t>ז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שופך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דמים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אבל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בידו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להציל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מתפלל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הצלתו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</w:t>
      </w:r>
      <w:r w:rsidRPr="0090562A">
        <w:rPr>
          <w:rtl/>
        </w:rPr>
        <w:t>"</w:t>
      </w:r>
      <w:r w:rsidRPr="0090562A">
        <w:rPr>
          <w:rFonts w:hint="cs"/>
          <w:rtl/>
        </w:rPr>
        <w:t>ז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מתע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מלהציל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שיעשה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השתדלות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להצלה</w:t>
      </w:r>
      <w:r w:rsidRPr="0090562A">
        <w:rPr>
          <w:rtl/>
        </w:rPr>
        <w:t xml:space="preserve">, -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מפני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שמקוה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להציל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רק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רדוף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אחרי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רחמי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וכבר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אמרו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חז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 (</w:t>
      </w:r>
      <w:r w:rsidRPr="0090562A">
        <w:rPr>
          <w:rFonts w:hint="cs"/>
          <w:rtl/>
        </w:rPr>
        <w:t>מגילה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טז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</w:t>
      </w:r>
      <w:r w:rsidRPr="0090562A">
        <w:rPr>
          <w:rtl/>
        </w:rPr>
        <w:t xml:space="preserve">') </w:t>
      </w:r>
      <w:r w:rsidRPr="0090562A">
        <w:rPr>
          <w:rFonts w:hint="cs"/>
          <w:rtl/>
        </w:rPr>
        <w:t>גדולה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193 ---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פח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 xml:space="preserve"> </w:t>
      </w:r>
      <w:r w:rsidRPr="0090562A">
        <w:rPr>
          <w:rFonts w:hint="cs"/>
          <w:rtl/>
        </w:rPr>
        <w:t>תלמוד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יותר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מהצלת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נפשות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ואלמלא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עוסק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בתורה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יואב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הצבא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וכשם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שאברי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האדם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מתחלקין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לפעולותיהן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עין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רואה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ואוזן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שומעת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וידיים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עסקניות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כולו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כגוף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אחד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ואישים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נפרדים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צריך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תעודתו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עמלים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לאמתתה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מצילים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ילדים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הרבה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ואנשים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רבים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מהרהורי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עבירה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וכפירה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וכיו</w:t>
      </w:r>
      <w:r w:rsidRPr="0090562A">
        <w:rPr>
          <w:rtl/>
        </w:rPr>
        <w:t>"</w:t>
      </w:r>
      <w:r w:rsidRPr="0090562A">
        <w:rPr>
          <w:rFonts w:hint="cs"/>
          <w:rtl/>
        </w:rPr>
        <w:t>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בשפע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קדשם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בהשתפך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רוח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טהרה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בעולם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ובסביבות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lastRenderedPageBreak/>
        <w:t>בעל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אמתי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ניכר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לעינינו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השפעה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מרובה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אנשים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הרבה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מה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השתדלות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מעשית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תשיגנה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וכמו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רשמים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הרחוקים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הרואה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מרגשת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לדקותם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סג</w:t>
      </w:r>
      <w:r w:rsidRPr="0090562A">
        <w:rPr>
          <w:rtl/>
        </w:rPr>
        <w:t xml:space="preserve"> .*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שלוכט</w:t>
      </w:r>
      <w:r w:rsidRPr="0090562A">
        <w:rPr>
          <w:rtl/>
        </w:rPr>
        <w:t>"</w:t>
      </w:r>
      <w:r w:rsidRPr="0090562A">
        <w:rPr>
          <w:rFonts w:hint="cs"/>
          <w:rtl/>
        </w:rPr>
        <w:t>ס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מכתבך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הגיעני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והנני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להגיד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דעתי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נכון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לפניך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לנסוע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לאה</w:t>
      </w:r>
      <w:r w:rsidRPr="0090562A">
        <w:rPr>
          <w:rtl/>
        </w:rPr>
        <w:t>"</w:t>
      </w:r>
      <w:r w:rsidRPr="0090562A">
        <w:rPr>
          <w:rFonts w:hint="cs"/>
          <w:rtl/>
        </w:rPr>
        <w:t>ק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לעזוב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בימינו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ארץ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רוסיא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רוב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ישראל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נחתים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בארצה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ועיקר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בארץ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הזאת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ומצות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חניתה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גדולה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ממצות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חנית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אה</w:t>
      </w:r>
      <w:r w:rsidRPr="0090562A">
        <w:rPr>
          <w:rtl/>
        </w:rPr>
        <w:t>"</w:t>
      </w:r>
      <w:r w:rsidRPr="0090562A">
        <w:rPr>
          <w:rFonts w:hint="cs"/>
          <w:rtl/>
        </w:rPr>
        <w:t>ק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ראוי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לאיש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צעיר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לעלות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למעלה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למשכיל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ascii="Arial" w:hAnsi="Arial" w:cs="Arial" w:hint="cs"/>
          <w:rtl/>
        </w:rPr>
        <w:t>●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משנת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</w:t>
      </w:r>
      <w:r w:rsidRPr="0090562A">
        <w:rPr>
          <w:rtl/>
        </w:rPr>
        <w:t>'</w:t>
      </w:r>
      <w:r w:rsidRPr="0090562A">
        <w:rPr>
          <w:rFonts w:hint="cs"/>
          <w:rtl/>
        </w:rPr>
        <w:t>תרע</w:t>
      </w:r>
      <w:r w:rsidRPr="0090562A">
        <w:rPr>
          <w:rtl/>
        </w:rPr>
        <w:t>"</w:t>
      </w:r>
      <w:r w:rsidRPr="0090562A">
        <w:rPr>
          <w:rFonts w:hint="cs"/>
          <w:rtl/>
        </w:rPr>
        <w:t>ג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194 ---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מנוך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וישינות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פט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ובאה</w:t>
      </w:r>
      <w:r w:rsidRPr="0090562A">
        <w:rPr>
          <w:rtl/>
        </w:rPr>
        <w:t>"</w:t>
      </w:r>
      <w:r w:rsidRPr="0090562A">
        <w:rPr>
          <w:rFonts w:hint="cs"/>
          <w:rtl/>
        </w:rPr>
        <w:t>ק</w:t>
      </w:r>
      <w:r w:rsidRPr="0090562A">
        <w:rPr>
          <w:rtl/>
        </w:rPr>
        <w:t xml:space="preserve"> - 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ישיב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שבותה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בקרוב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בב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-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מקום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מסונל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יעיד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הנסיון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ואולי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תגאי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החיים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הקשים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לזה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טעם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גדולי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הדורות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שבחו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וכמדומה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שהאריך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המהרי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בתשובה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חובה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לדור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בארץ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שישיבות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הקדושות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בנויות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תצא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תורה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יותר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מאה</w:t>
      </w:r>
      <w:r w:rsidRPr="0090562A">
        <w:rPr>
          <w:rtl/>
        </w:rPr>
        <w:t>"</w:t>
      </w:r>
      <w:r w:rsidRPr="0090562A">
        <w:rPr>
          <w:rFonts w:hint="cs"/>
          <w:rtl/>
        </w:rPr>
        <w:t>ק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וכמדומה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שכתב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בארץ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מצרים</w:t>
      </w:r>
      <w:r w:rsidRPr="0090562A">
        <w:rPr>
          <w:rtl/>
        </w:rPr>
        <w:t xml:space="preserve">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לדעת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ראשונים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איסור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לדור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</w:t>
      </w:r>
      <w:r w:rsidRPr="0090562A">
        <w:rPr>
          <w:rtl/>
        </w:rPr>
        <w:t xml:space="preserve"> - </w:t>
      </w:r>
      <w:r w:rsidRPr="0090562A">
        <w:rPr>
          <w:rFonts w:hint="cs"/>
          <w:rtl/>
        </w:rPr>
        <w:t>ובהדיא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אמרו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</w:t>
      </w:r>
      <w:r w:rsidRPr="0090562A">
        <w:rPr>
          <w:rtl/>
        </w:rPr>
        <w:t>"</w:t>
      </w:r>
      <w:r w:rsidRPr="0090562A">
        <w:rPr>
          <w:rFonts w:hint="cs"/>
          <w:rtl/>
        </w:rPr>
        <w:t>ז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</w:t>
      </w:r>
      <w:r w:rsidRPr="0090562A">
        <w:rPr>
          <w:rtl/>
        </w:rPr>
        <w:t>"</w:t>
      </w:r>
      <w:r w:rsidRPr="0090562A">
        <w:rPr>
          <w:rFonts w:hint="cs"/>
          <w:rtl/>
        </w:rPr>
        <w:t>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שכהן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מטמא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בחו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ללמוד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תורה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באה</w:t>
      </w:r>
      <w:r w:rsidRPr="0090562A">
        <w:rPr>
          <w:rtl/>
        </w:rPr>
        <w:t>"</w:t>
      </w:r>
      <w:r w:rsidRPr="0090562A">
        <w:rPr>
          <w:rFonts w:hint="cs"/>
          <w:rtl/>
        </w:rPr>
        <w:t>ק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מפני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אדם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זוכה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ללמוד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מכל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ובודאי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ארץ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רוסיא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בבחינה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הזאת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מותר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לצאת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לחו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מי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לימוד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ויוצא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לתכלית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אומר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ביחוד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התכונן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לימודך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אופן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ראוי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ומשוכלל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ראוי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לפניך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לעלות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לאה</w:t>
      </w:r>
      <w:r w:rsidRPr="0090562A">
        <w:rPr>
          <w:rtl/>
        </w:rPr>
        <w:t>"</w:t>
      </w:r>
      <w:r w:rsidRPr="0090562A">
        <w:rPr>
          <w:rFonts w:hint="cs"/>
          <w:rtl/>
        </w:rPr>
        <w:t>ק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ר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לעזוב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ארץ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גלותינו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גם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אפשר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להרבות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בישראל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משם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אדם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מחויב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התקוה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לזה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בסוגיא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דפסחים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עיינתי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עוד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תודיעני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החלטתך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והנני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מברכך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בשמחת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הק</w:t>
      </w:r>
      <w:r w:rsidRPr="0090562A">
        <w:rPr>
          <w:rtl/>
        </w:rPr>
        <w:t>',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יו</w:t>
      </w:r>
      <w:r w:rsidRPr="0090562A">
        <w:rPr>
          <w:rtl/>
        </w:rPr>
        <w:t>"</w:t>
      </w:r>
      <w:r w:rsidRPr="0090562A">
        <w:rPr>
          <w:rFonts w:hint="cs"/>
          <w:rtl/>
        </w:rPr>
        <w:t>ש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195 ---</w:t>
      </w:r>
      <w:r>
        <w:rPr>
          <w:rFonts w:cs="FrankRuehl"/>
          <w:rtl/>
        </w:rPr>
        <w:t xml:space="preserve"> </w:t>
      </w:r>
      <w:r w:rsidR="00C629EA">
        <w:rPr>
          <w:rFonts w:hint="cs"/>
          <w:rtl/>
        </w:rPr>
        <w:t xml:space="preserve"> ==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סד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אחדשה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באהבה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רבה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הנני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ממהר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לקיים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שנדברנו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להודיעו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במכתבי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ואחרי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השיקול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בהנידון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הוחלטה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שלילה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מעשית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מצדי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מטעם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כמוס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למרות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אהבתי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ואהדתי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לטהרת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לכבם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ולהבת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רוחם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ומסירות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נפשם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למען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והמצוה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ללחום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מלחמת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מצוה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ודבריו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נגעו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בפצעי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לבכנו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הכואב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מצבנו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הירוד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אחינו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שבגולה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שנספו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היתומים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העזובים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לעינינו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עשקו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עמלנו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הכגים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מהול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בלבי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אגלי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גיל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לראות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יקרות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חוצב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להבות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 .. </w:t>
      </w:r>
      <w:r w:rsidRPr="0090562A">
        <w:rPr>
          <w:rFonts w:hint="cs"/>
          <w:rtl/>
        </w:rPr>
        <w:t>ולתורתו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ית</w:t>
      </w:r>
      <w:r w:rsidRPr="0090562A">
        <w:rPr>
          <w:rtl/>
        </w:rPr>
        <w:t xml:space="preserve">'. </w:t>
      </w:r>
      <w:r w:rsidRPr="0090562A">
        <w:rPr>
          <w:rFonts w:hint="cs"/>
          <w:rtl/>
        </w:rPr>
        <w:t>ותחזקנה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ידיכם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ובטח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תצליחו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דרככם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ושכרכם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כפול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השמים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מאד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אפשר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לפרש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עמדתי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נותן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לפניהם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מקום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להרהורים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לתמיהות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לחשדות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אעשה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העמל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הנקנית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ביסורים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נתגו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למוסרם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ולתארם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מקנים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לבעליהם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מיוחדים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ואינם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חפשים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לשפוט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פ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הרגשות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נפשיות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היוצאות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מזיק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הקדושה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ומוכרחים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לבכר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המושכלות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פ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יסודי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רגשות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הקדושות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המעורבות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כעס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וקנאת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מרורות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והנני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חותם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ושלו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הדבוק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באהבתו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</w:p>
    <w:p w14:paraId="78098BF8" w14:textId="77777777" w:rsidR="0090562A" w:rsidRDefault="0090562A" w:rsidP="00C629EA">
      <w:pPr>
        <w:jc w:val="both"/>
        <w:rPr>
          <w:rtl/>
        </w:rPr>
      </w:pPr>
      <w:r>
        <w:rPr>
          <w:rFonts w:hint="cs"/>
          <w:rtl/>
        </w:rPr>
        <w:br/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תמול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מסרו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ילדים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שהוצאו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מידי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הידועים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ואמר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שאפשר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לעשות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חוסר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כסף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מעכב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196 ---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מכוך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ויפינות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ואחשוב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לעשות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לפתור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שאלת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הכסף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שעה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בסכום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הדו</w:t>
      </w:r>
      <w:r w:rsidRPr="0090562A">
        <w:rPr>
          <w:rtl/>
        </w:rPr>
        <w:t>"</w:t>
      </w:r>
      <w:r w:rsidRPr="0090562A">
        <w:rPr>
          <w:rFonts w:hint="cs"/>
          <w:rtl/>
        </w:rPr>
        <w:t>ש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</w:p>
    <w:p w14:paraId="2E147C71" w14:textId="77777777" w:rsidR="0090562A" w:rsidRDefault="0090562A" w:rsidP="00C629EA">
      <w:pPr>
        <w:jc w:val="both"/>
        <w:rPr>
          <w:rtl/>
        </w:rPr>
      </w:pPr>
      <w:r>
        <w:rPr>
          <w:rFonts w:hint="cs"/>
          <w:rtl/>
        </w:rPr>
        <w:br/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סה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וכט</w:t>
      </w:r>
      <w:r w:rsidRPr="0090562A">
        <w:rPr>
          <w:rtl/>
        </w:rPr>
        <w:t>"</w:t>
      </w:r>
      <w:r w:rsidRPr="0090562A">
        <w:rPr>
          <w:rFonts w:hint="cs"/>
          <w:rtl/>
        </w:rPr>
        <w:t>ס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וכוח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אחדשה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באה</w:t>
      </w:r>
      <w:r w:rsidRPr="0090562A">
        <w:rPr>
          <w:rtl/>
        </w:rPr>
        <w:t>"</w:t>
      </w:r>
      <w:r w:rsidRPr="0090562A">
        <w:rPr>
          <w:rFonts w:hint="cs"/>
          <w:rtl/>
        </w:rPr>
        <w:t>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יקרתם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הגיעני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שמחתי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להקשיב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משלומם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הטוב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ד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ישיבת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ב</w:t>
      </w:r>
      <w:r w:rsidRPr="0090562A">
        <w:rPr>
          <w:rtl/>
        </w:rPr>
        <w:t xml:space="preserve">- - </w:t>
      </w:r>
      <w:r w:rsidRPr="0090562A">
        <w:rPr>
          <w:rFonts w:hint="cs"/>
          <w:rtl/>
        </w:rPr>
        <w:t>מאד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ישיבה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הנוסדה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בארצנו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הק</w:t>
      </w:r>
      <w:r w:rsidRPr="0090562A">
        <w:rPr>
          <w:rtl/>
        </w:rPr>
        <w:t xml:space="preserve">',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lastRenderedPageBreak/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והישיבות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מבצרי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והישיבה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כשאר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תברותיה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מבצר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עוז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להקמת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תלמידים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תלמידי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חכמים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העתירים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לחכמים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חשובי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הדור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ואשרי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שזכה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לקחת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חלק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בבגינה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הישיבה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זכותו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יעמוד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לנצח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הריני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כופל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וכו</w:t>
      </w:r>
      <w:r w:rsidRPr="0090562A">
        <w:rPr>
          <w:rtl/>
        </w:rPr>
        <w:t>"</w:t>
      </w:r>
      <w:r w:rsidRPr="0090562A">
        <w:rPr>
          <w:rFonts w:hint="cs"/>
          <w:rtl/>
        </w:rPr>
        <w:t>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בסשצ</w:t>
      </w:r>
      <w:r w:rsidRPr="0090562A">
        <w:rPr>
          <w:rtl/>
        </w:rPr>
        <w:t>"</w:t>
      </w:r>
      <w:r w:rsidRPr="0090562A">
        <w:rPr>
          <w:rFonts w:hint="cs"/>
          <w:rtl/>
        </w:rPr>
        <w:t>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לשנת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חיים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טובים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כנפשם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ונפש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</w:p>
    <w:p w14:paraId="6F82DE02" w14:textId="2DA4DFBB" w:rsidR="0090562A" w:rsidRDefault="0090562A" w:rsidP="00C629EA">
      <w:pPr>
        <w:jc w:val="both"/>
        <w:rPr>
          <w:rtl/>
        </w:rPr>
      </w:pPr>
      <w:r>
        <w:rPr>
          <w:rFonts w:hint="cs"/>
          <w:rtl/>
        </w:rPr>
        <w:br/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סו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רב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שלומים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אצלי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אנשי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</w:t>
      </w:r>
      <w:r w:rsidRPr="0090562A">
        <w:rPr>
          <w:rtl/>
        </w:rPr>
        <w:t xml:space="preserve">- - </w:t>
      </w:r>
      <w:r w:rsidRPr="0090562A">
        <w:rPr>
          <w:rFonts w:hint="cs"/>
          <w:rtl/>
        </w:rPr>
        <w:t>ומסרו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הבית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יעקב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נפגש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בהפרעות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מחוגים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ידועים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וזו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שנדבה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מגרש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>,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197 ---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בע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ט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סיון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תרנוֹ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קאסעווע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וכט</w:t>
      </w:r>
      <w:r w:rsidRPr="0090562A">
        <w:rPr>
          <w:rtl/>
        </w:rPr>
        <w:t>"</w:t>
      </w:r>
      <w:r w:rsidRPr="0090562A">
        <w:rPr>
          <w:rFonts w:hint="cs"/>
          <w:rtl/>
        </w:rPr>
        <w:t>ס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יקירי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מאיר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שיחי</w:t>
      </w:r>
      <w:r w:rsidRPr="0090562A">
        <w:rPr>
          <w:rtl/>
        </w:rPr>
        <w:t>'.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אחדשה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נודיעך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אתגו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החוה</w:t>
      </w:r>
      <w:r w:rsidRPr="0090562A">
        <w:rPr>
          <w:rtl/>
        </w:rPr>
        <w:t>"</w:t>
      </w:r>
      <w:r w:rsidRPr="0090562A">
        <w:rPr>
          <w:rFonts w:hint="cs"/>
          <w:rtl/>
        </w:rPr>
        <w:t>ש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ומכתבך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לעונג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נפשנו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הגיענו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ואבקשך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להודיענו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רוח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הזמן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השורר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בהעיר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אשר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אתה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שוכן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הרוח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השורר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הלומדים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בביהמ</w:t>
      </w:r>
      <w:r w:rsidRPr="0090562A">
        <w:rPr>
          <w:rtl/>
        </w:rPr>
        <w:t>"</w:t>
      </w:r>
      <w:r w:rsidRPr="0090562A">
        <w:rPr>
          <w:rFonts w:hint="cs"/>
          <w:rtl/>
        </w:rPr>
        <w:t>ד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כי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שבת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אצלנו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אורח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לומד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והטיל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פחד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עלינו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שאמר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בדעתו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לנתקהו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מפני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פחדו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מהרוח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השורר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ופן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נוגע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מנהו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להבחורים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הלומדים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שם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ואולי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חשש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נגיעה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</w:t>
      </w:r>
      <w:r w:rsidRPr="0090562A">
        <w:rPr>
          <w:rtl/>
        </w:rPr>
        <w:t>"</w:t>
      </w:r>
      <w:r w:rsidRPr="0090562A">
        <w:rPr>
          <w:rFonts w:hint="cs"/>
          <w:rtl/>
        </w:rPr>
        <w:t>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משימצא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דשימצא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חומצא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חומצא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</w:t>
      </w:r>
      <w:r w:rsidRPr="0090562A">
        <w:rPr>
          <w:rtl/>
        </w:rPr>
        <w:t>"</w:t>
      </w:r>
      <w:r w:rsidRPr="0090562A">
        <w:rPr>
          <w:rFonts w:hint="cs"/>
          <w:rtl/>
        </w:rPr>
        <w:t>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תברח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כמפני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הארי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אמנם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תודיעני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מובטח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ישיבת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הקודש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בביהמ</w:t>
      </w:r>
      <w:r w:rsidRPr="0090562A">
        <w:rPr>
          <w:rtl/>
        </w:rPr>
        <w:t>"</w:t>
      </w:r>
      <w:r w:rsidRPr="0090562A">
        <w:rPr>
          <w:rFonts w:hint="cs"/>
          <w:rtl/>
        </w:rPr>
        <w:t>ד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מפחד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רעה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יאונה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ועון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</w:t>
      </w:r>
      <w:r w:rsidRPr="0090562A">
        <w:rPr>
          <w:rtl/>
        </w:rPr>
        <w:t>"</w:t>
      </w:r>
      <w:r w:rsidRPr="0090562A">
        <w:rPr>
          <w:rFonts w:hint="cs"/>
          <w:rtl/>
        </w:rPr>
        <w:t>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והנך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מובטח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שבע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תאונה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רעה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ונגע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פריצי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יקרב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באהליך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אהלה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תורה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תחי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רוחי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ורוח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אמך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תחי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עינינו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נשואות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ורק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שתודיענו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הענין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בפקיחת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עינים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אמת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לאמתו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אוכל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לחשוב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ההרים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נדמה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להרים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והנני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דור</w:t>
      </w:r>
      <w:r w:rsidRPr="0090562A">
        <w:rPr>
          <w:rtl/>
        </w:rPr>
        <w:t>"</w:t>
      </w:r>
      <w:r w:rsidRPr="0090562A">
        <w:rPr>
          <w:rFonts w:hint="cs"/>
          <w:rtl/>
        </w:rPr>
        <w:t>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וטובתך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כה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אביך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שמרי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יוסף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198 ---</w:t>
      </w:r>
      <w:r>
        <w:rPr>
          <w:rFonts w:cs="FrankRuehl"/>
          <w:rtl/>
        </w:rPr>
        <w:t xml:space="preserve"> </w:t>
      </w:r>
      <w:r w:rsidRPr="0090562A">
        <w:rPr>
          <w:rtl/>
        </w:rPr>
        <w:t>35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 xml:space="preserve"> </w:t>
      </w:r>
      <w:r w:rsidRPr="0090562A">
        <w:rPr>
          <w:rFonts w:hint="cs"/>
          <w:rtl/>
        </w:rPr>
        <w:t>חזרה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הסתה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שענין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... </w:t>
      </w:r>
      <w:r w:rsidRPr="0090562A">
        <w:rPr>
          <w:rFonts w:hint="cs"/>
          <w:rtl/>
        </w:rPr>
        <w:t>כידוע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שכבר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כתבה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חוזה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מקום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לדון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עמה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תנאי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המקום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יתנו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להכנס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אבל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העיקר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העיקר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שחוסר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הכסף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העמיד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קיומו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בסכנה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עכשו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כמאה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</w:t>
      </w:r>
      <w:r w:rsidRPr="0090562A">
        <w:rPr>
          <w:rtl/>
        </w:rPr>
        <w:t xml:space="preserve">' ... </w:t>
      </w:r>
      <w:r w:rsidRPr="0090562A">
        <w:rPr>
          <w:rFonts w:hint="cs"/>
          <w:rtl/>
        </w:rPr>
        <w:t>העוסק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במרץ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לקיים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התלמוד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תורה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רפה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ביחוסו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יעקב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הסבירו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טעם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הדברים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אמרתי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להשתדל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ערך</w:t>
      </w:r>
      <w:r w:rsidRPr="0090562A">
        <w:rPr>
          <w:rtl/>
        </w:rPr>
        <w:t xml:space="preserve"> -- </w:t>
      </w:r>
      <w:r w:rsidRPr="0090562A">
        <w:rPr>
          <w:rFonts w:hint="cs"/>
          <w:rtl/>
        </w:rPr>
        <w:t>לא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יחזק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רפות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ויתן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אמץ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רוח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להחזיק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מעמד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תח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</w:t>
      </w:r>
      <w:r w:rsidRPr="0090562A">
        <w:rPr>
          <w:rtl/>
        </w:rPr>
        <w:t>"</w:t>
      </w:r>
      <w:r w:rsidRPr="0090562A">
        <w:rPr>
          <w:rFonts w:hint="cs"/>
          <w:rtl/>
        </w:rPr>
        <w:t>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ואולי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אפשר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להשתתף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ואולי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אפשר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להתראות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</w:t>
      </w:r>
      <w:r w:rsidRPr="0090562A">
        <w:rPr>
          <w:rtl/>
        </w:rPr>
        <w:t xml:space="preserve">' - - </w:t>
      </w:r>
      <w:r w:rsidRPr="0090562A">
        <w:rPr>
          <w:rFonts w:hint="cs"/>
          <w:rtl/>
        </w:rPr>
        <w:t>נ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ואולי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אקבל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יעקב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מלבד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חינוך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בדרך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הנשים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ערכו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פחות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אנשים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עוד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קשור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בקיום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הנער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פוגע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בביתו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אחותו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חינוך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חוציי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הרי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פוקה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ומכשול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לקיומו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סז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ורב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ישע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רצוני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להעיר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בדברים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הבאים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נמצא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בישיבתכם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הק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אחד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הצעירים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מהיר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ועמוק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וראוי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לגדולות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כידוע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קושי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הזמן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ורב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ההסתר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בחשכת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גלותינו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פוגע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199 ---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מנוך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וישיבות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לג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דוקא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בכמו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להטותם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לילדי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נכרים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ומחשכות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זרות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ואמנם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כשהחינוך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מצליח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להעמידם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בקרן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נעשים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למאורות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גדולים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בנוגע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למעשה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אחשוב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לנכון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שילמד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אצל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ישכיל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להלוך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נגד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רוחו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ולהמשיכו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לתורה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שנוגע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לגמול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אולי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יעלה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בידי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להשתתף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ואחתום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וברכה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</w:p>
    <w:p w14:paraId="39D8CE9A" w14:textId="17C40C59" w:rsidR="0090562A" w:rsidRDefault="0090562A" w:rsidP="00C629EA">
      <w:pPr>
        <w:jc w:val="both"/>
        <w:rPr>
          <w:rtl/>
        </w:rPr>
      </w:pPr>
      <w:r>
        <w:rPr>
          <w:rFonts w:hint="cs"/>
          <w:rtl/>
        </w:rPr>
        <w:br/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סח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כולם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דואגים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לילדי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טיהרן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ואתם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דואגים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לילדי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ארצנו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נצרך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לחיזוק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תחזקנה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ידיכם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וידי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העושים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בפעולה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זאת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="00C629EA">
        <w:rPr>
          <w:rFonts w:hint="cs"/>
          <w:rtl/>
        </w:rPr>
        <w:t>אי</w:t>
      </w:r>
      <w:r w:rsidR="00C629EA">
        <w:rPr>
          <w:rtl/>
        </w:rPr>
        <w:t>"</w:t>
      </w:r>
      <w:r w:rsidR="00C629EA">
        <w:rPr>
          <w:rFonts w:hint="cs"/>
          <w:rtl/>
        </w:rPr>
        <w:t>ש קרליץ.</w:t>
      </w:r>
      <w:r w:rsidR="00C629EA">
        <w:rPr>
          <w:rFonts w:hint="cs"/>
          <w:rtl/>
        </w:rPr>
        <w:br/>
      </w:r>
      <w:r>
        <w:rPr>
          <w:rFonts w:cs="FrankRuehl"/>
          <w:rtl/>
        </w:rPr>
        <w:lastRenderedPageBreak/>
        <w:t xml:space="preserve"> </w:t>
      </w:r>
      <w:r w:rsidRPr="0090562A">
        <w:rPr>
          <w:rFonts w:hint="cs"/>
          <w:rtl/>
        </w:rPr>
        <w:t>סט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>',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מתכבד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להגיד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הבאים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חלוקת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הכספים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קופת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הישיבה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לפרטיותיה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בכלל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הנהלה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הרוחנית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הישיבה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ובפירוש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התניתי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שעל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הגזברות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הזאת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צריך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להיות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ממונה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אחד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שעצמותיו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מדוכאות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מנעוריו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וממחג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בתוכם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רוח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200 ---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קוצן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חגרוח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הישיבה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ולכן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אפשר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להכניס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שינוי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בגזברות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רק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לשכללו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בהמזכירות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יעמוד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לשירות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בספרי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החשבון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ודקדוקה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ולמסור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וחשבון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גלוי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חדשי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חצי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שנתי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בכבוד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ואהבה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</w:p>
    <w:p w14:paraId="38526990" w14:textId="77569894" w:rsidR="0090562A" w:rsidRDefault="0090562A" w:rsidP="00C629EA">
      <w:pPr>
        <w:jc w:val="both"/>
        <w:rPr>
          <w:rtl/>
        </w:rPr>
      </w:pPr>
      <w:r>
        <w:rPr>
          <w:rFonts w:hint="cs"/>
          <w:rtl/>
        </w:rPr>
        <w:br/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</w:t>
      </w:r>
      <w:r w:rsidRPr="0090562A">
        <w:rPr>
          <w:rtl/>
        </w:rPr>
        <w:t xml:space="preserve">', </w:t>
      </w:r>
      <w:r w:rsidRPr="0090562A">
        <w:rPr>
          <w:rFonts w:hint="cs"/>
          <w:rtl/>
        </w:rPr>
        <w:t>ט</w:t>
      </w:r>
      <w:r w:rsidRPr="0090562A">
        <w:rPr>
          <w:rtl/>
        </w:rPr>
        <w:t>"</w:t>
      </w:r>
      <w:r w:rsidRPr="0090562A">
        <w:rPr>
          <w:rFonts w:hint="cs"/>
          <w:rtl/>
        </w:rPr>
        <w:t>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חשוון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תרצ</w:t>
      </w:r>
      <w:r w:rsidRPr="0090562A">
        <w:rPr>
          <w:rtl/>
        </w:rPr>
        <w:t>"</w:t>
      </w:r>
      <w:r w:rsidRPr="0090562A">
        <w:rPr>
          <w:rFonts w:hint="cs"/>
          <w:rtl/>
        </w:rPr>
        <w:t>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רב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היקר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שיחי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היה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אצלי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הקרובים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והייתי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שבע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רצון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ממנו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בהבנתו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המהירה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והישרה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יוסיף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לשמוע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כלמודים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לעלות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ולהצליח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>'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עא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אחדשה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מכתבכם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הגיעני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דבריכם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נגעו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גודל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מסירת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נפשכם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למעלת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בניכם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ויראת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אשריכם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שזכיתם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לבן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חכם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ואני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מאחל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לכם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שתפלתכם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תקובל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ובניכם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היקר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201 ---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מנוך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ויפינות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שיחי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ינצל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שטן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ויערבו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בפיו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וישעשע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מעתה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ועד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עולם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כנפש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הדו</w:t>
      </w:r>
      <w:r w:rsidRPr="0090562A">
        <w:rPr>
          <w:rtl/>
        </w:rPr>
        <w:t>"</w:t>
      </w:r>
      <w:r w:rsidRPr="0090562A">
        <w:rPr>
          <w:rFonts w:hint="cs"/>
          <w:rtl/>
        </w:rPr>
        <w:t>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וחפץ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בהשכלת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בנכם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כה</w:t>
      </w:r>
      <w:r w:rsidRPr="0090562A">
        <w:rPr>
          <w:rtl/>
        </w:rPr>
        <w:t>"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עב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אחרשה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יקרתם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הגיענו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אחשוב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המשא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ומתן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אמצעי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קיום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מוסדות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גופי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תורה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לחוש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הטורח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והעמל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ניהו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רבה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כייל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בכיילא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רבא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מספר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חמשים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מספר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קטן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ואמנם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בפולין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ואולי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</w:t>
      </w:r>
      <w:r w:rsidRPr="0090562A">
        <w:rPr>
          <w:rtl/>
        </w:rPr>
        <w:t xml:space="preserve"> 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אתרא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דמר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ואמנם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להתחשב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החדש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כפי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שהוא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ואמנם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הישוב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ישיכות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שלומדים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הבוגרים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ואי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אפשר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למצות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עומק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הדין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ובודאי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לתומכם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לעשות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שעושים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ולקוות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שיגדלו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חגעו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במשיחי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כתיב</w:t>
      </w:r>
      <w:r w:rsidRPr="0090562A">
        <w:rPr>
          <w:rtl/>
        </w:rPr>
        <w:t>!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לישיבות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קטנות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זכות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מיוחד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בישוב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החדש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שנים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לישיבות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גדולות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תלמידים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בלתי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העולים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מחו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הצליח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הנסיון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הזה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צעיר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המחליף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מקומו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ארצו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מתרפה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202 ---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לו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 xml:space="preserve"> </w:t>
      </w:r>
      <w:r w:rsidRPr="0090562A">
        <w:rPr>
          <w:rFonts w:hint="cs"/>
          <w:rtl/>
        </w:rPr>
        <w:t>ההשפעה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שאצר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לתוכו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בהישיבות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בארץ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שבא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וההשפעה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רוח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הארץ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שבא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משפיעה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ביותר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והתוצאות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מנסיון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מכאיבי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לב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ועכשו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בישיבות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חניכי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הישיבות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קטנות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- - </w:t>
      </w:r>
      <w:r w:rsidRPr="0090562A">
        <w:rPr>
          <w:rFonts w:hint="cs"/>
          <w:rtl/>
        </w:rPr>
        <w:t>העיקר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שאכילת</w:t>
      </w:r>
      <w:r w:rsidRPr="0090562A">
        <w:rPr>
          <w:rtl/>
        </w:rPr>
        <w:t xml:space="preserve"> "</w:t>
      </w:r>
      <w:r w:rsidRPr="0090562A">
        <w:rPr>
          <w:rFonts w:hint="cs"/>
          <w:rtl/>
        </w:rPr>
        <w:t>ימים</w:t>
      </w:r>
      <w:r w:rsidRPr="0090562A">
        <w:rPr>
          <w:rtl/>
        </w:rPr>
        <w:t xml:space="preserve">", </w:t>
      </w:r>
      <w:r w:rsidRPr="0090562A">
        <w:rPr>
          <w:rFonts w:hint="cs"/>
          <w:rtl/>
        </w:rPr>
        <w:t>אינו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מתקבל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ידינו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משגת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להכין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במטבח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דוחה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תלמידים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הרבה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העניות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השוררת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בהישיבה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מפורזה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מאד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הרמי</w:t>
      </w:r>
      <w:r w:rsidRPr="0090562A">
        <w:rPr>
          <w:rtl/>
        </w:rPr>
        <w:t>"</w:t>
      </w:r>
      <w:r w:rsidRPr="0090562A">
        <w:rPr>
          <w:rFonts w:hint="cs"/>
          <w:rtl/>
        </w:rPr>
        <w:t>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נרדפים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מבעלי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החובות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ובבית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לחם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אבל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מרץ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מרימים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עצמם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העובר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עליהם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- - </w:t>
      </w:r>
      <w:r w:rsidRPr="0090562A">
        <w:rPr>
          <w:rFonts w:hint="cs"/>
          <w:rtl/>
        </w:rPr>
        <w:t>גליתי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הכל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מפני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שראוי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לדעת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קשט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ובאהבת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הבוערת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בלבם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בטחתי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שאין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הפסד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</w:t>
      </w:r>
      <w:r w:rsidRPr="0090562A">
        <w:rPr>
          <w:rtl/>
        </w:rPr>
        <w:t>"</w:t>
      </w:r>
      <w:r w:rsidRPr="0090562A">
        <w:rPr>
          <w:rFonts w:hint="cs"/>
          <w:rtl/>
        </w:rPr>
        <w:t>ו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רק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תועלת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עג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וכוח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- - </w:t>
      </w:r>
      <w:r w:rsidRPr="0090562A">
        <w:rPr>
          <w:rFonts w:hint="cs"/>
          <w:rtl/>
        </w:rPr>
        <w:t>אחשוב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לנכון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לפניך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ללמוד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בחברותא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</w:t>
      </w:r>
      <w:r w:rsidRPr="0090562A">
        <w:rPr>
          <w:rtl/>
        </w:rPr>
        <w:t>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שיחי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שלימודו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עמוק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וישר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עד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tl/>
        </w:rPr>
        <w:t xml:space="preserve">-- </w:t>
      </w:r>
      <w:r w:rsidRPr="0090562A">
        <w:rPr>
          <w:rFonts w:hint="cs"/>
          <w:rtl/>
        </w:rPr>
        <w:t>אפשר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ברצונך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במעשה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צדיקים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לחיזוק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אבל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יומא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מתרחיש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וגם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בימים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בטח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משפיעים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במדה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גדושה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בישיבה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אחשוב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שד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</w:t>
      </w:r>
      <w:r w:rsidRPr="0090562A">
        <w:rPr>
          <w:rtl/>
        </w:rPr>
        <w:t>"</w:t>
      </w:r>
      <w:r w:rsidRPr="0090562A">
        <w:rPr>
          <w:rFonts w:hint="cs"/>
          <w:rtl/>
        </w:rPr>
        <w:t>צ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חיזוק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203 ---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חנוך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ויפינות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ואחתום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בברכת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השנים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לשנת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חיים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אהכת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וי</w:t>
      </w:r>
      <w:r w:rsidRPr="0090562A">
        <w:rPr>
          <w:rtl/>
        </w:rPr>
        <w:t>"</w:t>
      </w:r>
      <w:r w:rsidRPr="0090562A">
        <w:rPr>
          <w:rFonts w:hint="cs"/>
          <w:rtl/>
        </w:rPr>
        <w:t>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ולעלות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מעלה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מעלה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הדוש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</w:p>
    <w:p w14:paraId="535BB0B3" w14:textId="77777777" w:rsidR="0090562A" w:rsidRDefault="0090562A" w:rsidP="00C629EA">
      <w:pPr>
        <w:jc w:val="both"/>
        <w:rPr>
          <w:rtl/>
        </w:rPr>
      </w:pPr>
      <w:r>
        <w:rPr>
          <w:rFonts w:hint="cs"/>
          <w:rtl/>
        </w:rPr>
        <w:br/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דסליחות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תרצ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ב</w:t>
      </w:r>
      <w:r w:rsidRPr="0090562A">
        <w:rPr>
          <w:rtl/>
        </w:rPr>
        <w:t>"</w:t>
      </w:r>
      <w:r w:rsidRPr="0090562A">
        <w:rPr>
          <w:rFonts w:hint="cs"/>
          <w:rtl/>
        </w:rPr>
        <w:t>ב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ברכה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מיוחדת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 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שיחי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ויזכה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לחיים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שמחים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בחידושי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לאמתתה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כנפש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הדו</w:t>
      </w:r>
      <w:r w:rsidRPr="0090562A">
        <w:rPr>
          <w:rtl/>
        </w:rPr>
        <w:t>"</w:t>
      </w:r>
      <w:r w:rsidRPr="0090562A">
        <w:rPr>
          <w:rFonts w:hint="cs"/>
          <w:rtl/>
        </w:rPr>
        <w:t>ש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</w:p>
    <w:p w14:paraId="6AA51646" w14:textId="77777777" w:rsidR="0090562A" w:rsidRDefault="0090562A" w:rsidP="00C629EA">
      <w:pPr>
        <w:jc w:val="both"/>
        <w:rPr>
          <w:rtl/>
        </w:rPr>
      </w:pPr>
      <w:r>
        <w:rPr>
          <w:rFonts w:hint="cs"/>
          <w:rtl/>
        </w:rPr>
        <w:lastRenderedPageBreak/>
        <w:br/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</w:t>
      </w:r>
      <w:r w:rsidRPr="0090562A">
        <w:rPr>
          <w:rtl/>
        </w:rPr>
        <w:t>"</w:t>
      </w:r>
      <w:r w:rsidRPr="0090562A">
        <w:rPr>
          <w:rFonts w:hint="cs"/>
          <w:rtl/>
        </w:rPr>
        <w:t>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עה</w:t>
      </w:r>
      <w:r w:rsidRPr="0090562A">
        <w:rPr>
          <w:rtl/>
        </w:rPr>
        <w:t xml:space="preserve"> .*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כבוד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בשקדנו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תקנת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בנו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שיחי</w:t>
      </w:r>
      <w:r w:rsidRPr="0090562A">
        <w:rPr>
          <w:rtl/>
        </w:rPr>
        <w:t xml:space="preserve">', </w:t>
      </w:r>
      <w:r w:rsidRPr="0090562A">
        <w:rPr>
          <w:rFonts w:hint="cs"/>
          <w:rtl/>
        </w:rPr>
        <w:t>הלומד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בישיבתנו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הק</w:t>
      </w:r>
      <w:r w:rsidRPr="0090562A">
        <w:rPr>
          <w:rtl/>
        </w:rPr>
        <w:t xml:space="preserve">', </w:t>
      </w:r>
      <w:r w:rsidRPr="0090562A">
        <w:rPr>
          <w:rFonts w:hint="cs"/>
          <w:rtl/>
        </w:rPr>
        <w:t>הננו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מוצאים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להגון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לפניו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לקבוע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שעה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אחת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שילמוד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ביחוד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מלבד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הלימוד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הכללי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שמקבל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בישיבה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יהי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לתועלת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מרובה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למהר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התפתחותו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ועליתו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בתורה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הננו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מחכים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להסכמת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כבודו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לזה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יעלה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</w:t>
      </w:r>
      <w:r w:rsidRPr="0090562A">
        <w:rPr>
          <w:rtl/>
        </w:rPr>
        <w:t xml:space="preserve"> 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לחדש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ואחתום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>'</w:t>
      </w:r>
      <w:r>
        <w:rPr>
          <w:rFonts w:cs="FrankRuehl"/>
          <w:rtl/>
        </w:rPr>
        <w:t xml:space="preserve"> </w:t>
      </w:r>
      <w:r w:rsidRPr="0090562A">
        <w:rPr>
          <w:rFonts w:ascii="Arial" w:hAnsi="Arial" w:cs="Arial" w:hint="cs"/>
          <w:rtl/>
        </w:rPr>
        <w:t>●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הכתיב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להנהלת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ישיבה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שיכתבו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204 ---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לח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קוצן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אגרות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שלוכט</w:t>
      </w:r>
      <w:r w:rsidRPr="0090562A">
        <w:rPr>
          <w:rtl/>
        </w:rPr>
        <w:t>"</w:t>
      </w:r>
      <w:r w:rsidRPr="0090562A">
        <w:rPr>
          <w:rFonts w:hint="cs"/>
          <w:rtl/>
        </w:rPr>
        <w:t>ס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אחדשה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רצוני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לשאול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מקום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בישיבתם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להאחים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מפה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למדו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בישיבת</w:t>
      </w:r>
      <w:r w:rsidRPr="0090562A">
        <w:rPr>
          <w:rtl/>
        </w:rPr>
        <w:t xml:space="preserve">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ולרגלי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המצב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אפשר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שמה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המה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צעירים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גוחים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ומפיקים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ושביעת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רצון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אביהם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מארץ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אשכנז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נכבד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ירא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וחרד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ויעצתיו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לשלחם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ישיבתם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</w:t>
      </w:r>
      <w:r w:rsidRPr="0090562A">
        <w:rPr>
          <w:rtl/>
        </w:rPr>
        <w:t xml:space="preserve">- - </w:t>
      </w:r>
      <w:r w:rsidRPr="0090562A">
        <w:rPr>
          <w:rFonts w:hint="cs"/>
          <w:rtl/>
        </w:rPr>
        <w:t>נא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להשיב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במוקדם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והנני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חותם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ברכה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הדוש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כ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תשרי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תש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</w:p>
    <w:p w14:paraId="6BED105C" w14:textId="77777777" w:rsidR="0090562A" w:rsidRDefault="0090562A" w:rsidP="00C629EA">
      <w:pPr>
        <w:jc w:val="both"/>
        <w:rPr>
          <w:rtl/>
        </w:rPr>
      </w:pPr>
      <w:r>
        <w:rPr>
          <w:rFonts w:hint="cs"/>
          <w:rtl/>
        </w:rPr>
        <w:br/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עז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אחדשה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באהבה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רצוני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להמליץ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טוב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בעד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יקירי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מר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שיחי</w:t>
      </w:r>
      <w:r w:rsidRPr="0090562A">
        <w:rPr>
          <w:rtl/>
        </w:rPr>
        <w:t xml:space="preserve">', </w:t>
      </w:r>
      <w:r w:rsidRPr="0090562A">
        <w:rPr>
          <w:rFonts w:hint="cs"/>
          <w:rtl/>
        </w:rPr>
        <w:t>כי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הרכה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</w:t>
      </w:r>
      <w:r w:rsidRPr="0090562A">
        <w:rPr>
          <w:rtl/>
        </w:rPr>
        <w:t>"</w:t>
      </w:r>
      <w:r w:rsidRPr="0090562A">
        <w:rPr>
          <w:rFonts w:hint="cs"/>
          <w:rtl/>
        </w:rPr>
        <w:t>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שהתורה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נקנית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י</w:t>
      </w:r>
      <w:r w:rsidRPr="0090562A">
        <w:rPr>
          <w:rtl/>
        </w:rPr>
        <w:t>"</w:t>
      </w:r>
      <w:r w:rsidRPr="0090562A">
        <w:rPr>
          <w:rFonts w:hint="cs"/>
          <w:rtl/>
        </w:rPr>
        <w:t>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וי</w:t>
      </w:r>
      <w:r w:rsidRPr="0090562A">
        <w:rPr>
          <w:rtl/>
        </w:rPr>
        <w:t>"</w:t>
      </w:r>
      <w:r w:rsidRPr="0090562A">
        <w:rPr>
          <w:rFonts w:hint="cs"/>
          <w:rtl/>
        </w:rPr>
        <w:t>ח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ושקוד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ללמוד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תורה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ויהיו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שבעי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רצון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ממנו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ומקום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שלבו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חפץ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ישיבתכם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הקדושה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וראוי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לפתוח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שערים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לפניו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והנני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כופל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שלו</w:t>
      </w:r>
      <w:r w:rsidRPr="0090562A">
        <w:rPr>
          <w:rtl/>
        </w:rPr>
        <w:t xml:space="preserve">' </w:t>
      </w:r>
      <w:r w:rsidRPr="0090562A">
        <w:rPr>
          <w:rFonts w:hint="cs"/>
          <w:rtl/>
        </w:rPr>
        <w:t>ותותם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באהבה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</w:p>
    <w:p w14:paraId="28880ACF" w14:textId="77777777" w:rsidR="0090562A" w:rsidRDefault="0090562A" w:rsidP="00C629EA">
      <w:pPr>
        <w:jc w:val="both"/>
        <w:rPr>
          <w:rtl/>
        </w:rPr>
      </w:pPr>
      <w:r>
        <w:rPr>
          <w:rFonts w:hint="cs"/>
          <w:rtl/>
        </w:rPr>
        <w:br/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205 ---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מנוך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וישינות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עח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אחדשה</w:t>
      </w:r>
      <w:r w:rsidRPr="0090562A">
        <w:rPr>
          <w:rtl/>
        </w:rPr>
        <w:t>"</w:t>
      </w:r>
      <w:r w:rsidRPr="0090562A">
        <w:rPr>
          <w:rFonts w:hint="cs"/>
          <w:rtl/>
        </w:rPr>
        <w:t>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באה</w:t>
      </w:r>
      <w:r w:rsidRPr="0090562A">
        <w:rPr>
          <w:rtl/>
        </w:rPr>
        <w:t>"</w:t>
      </w:r>
      <w:r w:rsidRPr="0090562A">
        <w:rPr>
          <w:rFonts w:hint="cs"/>
          <w:rtl/>
        </w:rPr>
        <w:t>ר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רצוני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להסב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תשומת־לב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מעכ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שליט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גודל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המצוה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לקיים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ישיבת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בארץ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ולהגדיל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תורה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ולהאדירה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ונכון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שמעכ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שליט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יחגר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שארית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ולהשיג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עבורם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תמיכה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כספית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תיכף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לקיים</w:t>
      </w:r>
      <w:r w:rsidRPr="0090562A">
        <w:rPr>
          <w:rtl/>
        </w:rPr>
        <w:t xml:space="preserve"> "</w:t>
      </w:r>
      <w:r w:rsidRPr="0090562A">
        <w:rPr>
          <w:rFonts w:hint="cs"/>
          <w:rtl/>
        </w:rPr>
        <w:t>עזב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תעזב</w:t>
      </w:r>
      <w:r w:rsidRPr="0090562A">
        <w:rPr>
          <w:rtl/>
        </w:rPr>
        <w:t xml:space="preserve">" </w:t>
      </w:r>
      <w:r w:rsidRPr="0090562A">
        <w:rPr>
          <w:rFonts w:hint="cs"/>
          <w:rtl/>
        </w:rPr>
        <w:t>ו</w:t>
      </w:r>
      <w:r w:rsidRPr="0090562A">
        <w:rPr>
          <w:rtl/>
        </w:rPr>
        <w:t>"</w:t>
      </w:r>
      <w:r w:rsidRPr="0090562A">
        <w:rPr>
          <w:rFonts w:hint="cs"/>
          <w:rtl/>
        </w:rPr>
        <w:t>הקם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תקיס</w:t>
      </w:r>
      <w:r w:rsidRPr="0090562A">
        <w:rPr>
          <w:rtl/>
        </w:rPr>
        <w:t>".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ובאשר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הענין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דחוף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ישיג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במהרה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לשלוח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המוכ</w:t>
      </w:r>
      <w:r w:rsidRPr="0090562A">
        <w:rPr>
          <w:rtl/>
        </w:rPr>
        <w:t>"</w:t>
      </w:r>
      <w:r w:rsidRPr="0090562A">
        <w:rPr>
          <w:rFonts w:hint="cs"/>
          <w:rtl/>
        </w:rPr>
        <w:t>ז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מר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נ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גם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מסרתי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ידו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סך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ל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המצפה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לקיום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הישיבה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הדוש</w:t>
      </w:r>
      <w:r w:rsidRPr="0090562A">
        <w:rPr>
          <w:rtl/>
        </w:rPr>
        <w:t>"</w:t>
      </w:r>
      <w:r w:rsidRPr="0090562A">
        <w:rPr>
          <w:rFonts w:hint="cs"/>
          <w:rtl/>
        </w:rPr>
        <w:t>ת</w:t>
      </w:r>
      <w:r>
        <w:rPr>
          <w:rFonts w:cs="FrankRuehl"/>
          <w:rtl/>
        </w:rPr>
        <w:t xml:space="preserve"> </w:t>
      </w:r>
      <w:r>
        <w:rPr>
          <w:rFonts w:hint="cs"/>
          <w:rtl/>
        </w:rPr>
        <w:t>אי</w:t>
      </w:r>
      <w:r>
        <w:rPr>
          <w:rtl/>
        </w:rPr>
        <w:t>"</w:t>
      </w:r>
      <w:r>
        <w:rPr>
          <w:rFonts w:hint="cs"/>
          <w:rtl/>
        </w:rPr>
        <w:t>ש.</w:t>
      </w:r>
    </w:p>
    <w:p w14:paraId="2DEB251B" w14:textId="77777777" w:rsidR="00C629EA" w:rsidRDefault="0090562A" w:rsidP="00C629EA">
      <w:pPr>
        <w:pStyle w:val="3"/>
        <w:bidi/>
        <w:rPr>
          <w:rtl/>
        </w:rPr>
      </w:pPr>
      <w:r>
        <w:rPr>
          <w:rFonts w:hint="cs"/>
          <w:rtl/>
        </w:rPr>
        <w:br/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עט</w:t>
      </w:r>
      <w:r w:rsidRPr="0090562A">
        <w:rPr>
          <w:rtl/>
        </w:rPr>
        <w:t>.</w:t>
      </w:r>
    </w:p>
    <w:p w14:paraId="1ECBD6F2" w14:textId="22C9AC7E" w:rsidR="00D51267" w:rsidRPr="0090562A" w:rsidRDefault="0090562A" w:rsidP="00C629EA">
      <w:pPr>
        <w:jc w:val="both"/>
      </w:pPr>
      <w:r>
        <w:rPr>
          <w:rFonts w:cs="FrankRuehl"/>
          <w:rtl/>
        </w:rPr>
        <w:t xml:space="preserve"> </w:t>
      </w:r>
      <w:r w:rsidRPr="0090562A">
        <w:rPr>
          <w:rtl/>
        </w:rPr>
        <w:t>*</w:t>
      </w:r>
      <w:r w:rsidRPr="0090562A">
        <w:rPr>
          <w:rFonts w:hint="cs"/>
          <w:rtl/>
        </w:rPr>
        <w:t>המית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גילנו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תמריצנו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לרשום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רגשות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שמחתנו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בבחינת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התלמידים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היקרים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המוסד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ב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היקר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מאד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משמש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לאחד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המבצרים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היהדות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בגלל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הלימודים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לימודי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קדש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הנלמדים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בתוכו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בקדושה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התלמידים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הצטיינו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בלימודם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באופן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מיוחד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הנגי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בתפלה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לשגשג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ולפרוח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מעלה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מעלה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לתפארת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ישראל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ולהרמת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קרן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כנפש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אוהבי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ובתוכם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נפש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החותם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בברכה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ascii="Arial" w:hAnsi="Arial" w:cs="Arial" w:hint="cs"/>
          <w:rtl/>
        </w:rPr>
        <w:t>●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רשימת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דברי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חיזוק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בעת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בקור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במוסד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תורני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206 ---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</w:t>
      </w:r>
      <w:r>
        <w:rPr>
          <w:rFonts w:cs="FrankRuehl"/>
          <w:rtl/>
        </w:rPr>
        <w:t xml:space="preserve"> </w:t>
      </w:r>
      <w:r w:rsidR="00C629EA">
        <w:rPr>
          <w:rFonts w:hint="cs"/>
          <w:rtl/>
        </w:rPr>
        <w:t xml:space="preserve"> ==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פ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tl/>
        </w:rPr>
        <w:t>*</w:t>
      </w:r>
      <w:r w:rsidRPr="0090562A">
        <w:rPr>
          <w:rFonts w:hint="cs"/>
          <w:rtl/>
        </w:rPr>
        <w:t>אחד</w:t>
      </w:r>
      <w:r w:rsidRPr="0090562A">
        <w:rPr>
          <w:rtl/>
        </w:rPr>
        <w:t>"</w:t>
      </w:r>
      <w:r w:rsidRPr="0090562A">
        <w:rPr>
          <w:rFonts w:hint="cs"/>
          <w:rtl/>
        </w:rPr>
        <w:t>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הדר</w:t>
      </w:r>
      <w:r w:rsidRPr="0090562A">
        <w:rPr>
          <w:rtl/>
        </w:rPr>
        <w:t>"</w:t>
      </w:r>
      <w:r w:rsidRPr="0090562A">
        <w:rPr>
          <w:rFonts w:hint="cs"/>
          <w:rtl/>
        </w:rPr>
        <w:t>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כמשפט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הגיענו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מכתב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</w:t>
      </w:r>
      <w:r w:rsidRPr="0090562A">
        <w:rPr>
          <w:rtl/>
        </w:rPr>
        <w:t xml:space="preserve">- - </w:t>
      </w:r>
      <w:r w:rsidRPr="0090562A">
        <w:rPr>
          <w:rFonts w:hint="cs"/>
          <w:rtl/>
        </w:rPr>
        <w:t>נ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בשמם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מצרפים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אותו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מאד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תמהים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תוכנו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וכנראה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נתערב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לשון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מרמה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ודובר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שקרים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הכתוב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במכתב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הדר</w:t>
      </w:r>
      <w:r w:rsidRPr="0090562A">
        <w:rPr>
          <w:rtl/>
        </w:rPr>
        <w:t>"</w:t>
      </w:r>
      <w:r w:rsidRPr="0090562A">
        <w:rPr>
          <w:rFonts w:hint="cs"/>
          <w:rtl/>
        </w:rPr>
        <w:t>ג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שליט</w:t>
      </w:r>
      <w:r w:rsidRPr="0090562A">
        <w:rPr>
          <w:rtl/>
        </w:rPr>
        <w:t>"</w:t>
      </w:r>
      <w:r w:rsidRPr="0090562A">
        <w:rPr>
          <w:rFonts w:hint="cs"/>
          <w:rtl/>
        </w:rPr>
        <w:t>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אמת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לאמתו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להגדיל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ולהאדירה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הישיבה</w:t>
      </w:r>
      <w:r w:rsidRPr="0090562A">
        <w:rPr>
          <w:rtl/>
        </w:rPr>
        <w:t xml:space="preserve"> - - </w:t>
      </w:r>
      <w:r w:rsidRPr="0090562A">
        <w:rPr>
          <w:rFonts w:hint="cs"/>
          <w:rtl/>
        </w:rPr>
        <w:t>בעירנו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היא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מפורסמת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לשם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ולתהלה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סביבותנו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והמפורסמות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</w:t>
      </w:r>
      <w:r w:rsidRPr="0090562A">
        <w:rPr>
          <w:rtl/>
        </w:rPr>
        <w:t>"</w:t>
      </w:r>
      <w:r w:rsidRPr="0090562A">
        <w:rPr>
          <w:rFonts w:hint="cs"/>
          <w:rtl/>
        </w:rPr>
        <w:t>צ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ראי</w:t>
      </w:r>
      <w:r w:rsidRPr="0090562A">
        <w:rPr>
          <w:rtl/>
        </w:rPr>
        <w:t>'.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מאד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מתענינים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לדעת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האויב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האורב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במעל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lastRenderedPageBreak/>
        <w:t>ובמרמה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פא</w:t>
      </w:r>
      <w:r w:rsidRPr="0090562A">
        <w:rPr>
          <w:rtl/>
        </w:rPr>
        <w:t xml:space="preserve"> .*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מדה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לחום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וכלי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מדה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לקור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הקור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נחלק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למדרגות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והחום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למדרגות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הפחותה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שכחום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והפחותה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שבקור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אמנם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שכנות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נושקות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מעט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ההבדל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שביניהן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מפריד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ביניהן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והחום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המועט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לחבורת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בני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חום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הגדולים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והעצומים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והקור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המועט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חבר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לחבורת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קור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ascii="Arial" w:hAnsi="Arial" w:cs="Arial" w:hint="cs"/>
          <w:rtl/>
        </w:rPr>
        <w:t>●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הכתיב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מרן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זללה</w:t>
      </w:r>
      <w:r w:rsidRPr="0090562A">
        <w:rPr>
          <w:rtl/>
        </w:rPr>
        <w:t>"</w:t>
      </w:r>
      <w:r w:rsidRPr="0090562A">
        <w:rPr>
          <w:rFonts w:hint="cs"/>
          <w:rtl/>
        </w:rPr>
        <w:t>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לאחרים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שיכתבו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ascii="Arial" w:hAnsi="Arial" w:cs="Arial" w:hint="cs"/>
          <w:rtl/>
        </w:rPr>
        <w:t>●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מתוך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רשימה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בעת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מחלוקת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הרבנות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בוילנא</w:t>
      </w:r>
      <w:r w:rsidRPr="0090562A">
        <w:rPr>
          <w:rtl/>
        </w:rPr>
        <w:t>.</w:t>
      </w:r>
      <w:r>
        <w:rPr>
          <w:rFonts w:cs="FrankRuehl"/>
          <w:rtl/>
        </w:rPr>
        <w:t xml:space="preserve">  </w:t>
      </w:r>
      <w:r w:rsidRPr="0090562A">
        <w:rPr>
          <w:rtl/>
        </w:rPr>
        <w:t xml:space="preserve">--- </w:t>
      </w:r>
      <w:r w:rsidRPr="0090562A">
        <w:rPr>
          <w:rFonts w:hint="cs"/>
          <w:rtl/>
        </w:rPr>
        <w:t>עמוד</w:t>
      </w:r>
      <w:r w:rsidRPr="0090562A">
        <w:rPr>
          <w:rtl/>
        </w:rPr>
        <w:t xml:space="preserve"> 207 ---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מכוך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ויפינות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קח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הגסות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והעדינות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למדרגות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יתפרדו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לו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לנו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המדה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אז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היתה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הגסות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מסומנת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באותות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המספרים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אך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המועט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שבגסות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גסות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היא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והמועט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שבעדינות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עדינות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היא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תחת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המדה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גסות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ועדינות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יעברו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עולם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גסים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ומהם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עדינים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חבורה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המתארגנת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אישים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הוא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ערבוביא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גסים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ועדינים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מעט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מהראשון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והמרובה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מהאחרון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או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להיפוך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אך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אפשר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בלא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ערבוביא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הנהגת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החבורה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כפי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מדת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אנשיה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המחזיקים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ברסן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הנהגתה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חברתם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ואם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נפלה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בידי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גסים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אז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משאה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ומתגה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גסה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והגסות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נכפלת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בכח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הרבים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בידם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הגסות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יש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תקציב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כפי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שיוכל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העולם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להתקיים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פן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תעבור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גבולותיה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ושטפה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העולם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כלה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תקציב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הגסות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כיצר</w:t>
      </w:r>
      <w:r w:rsidRPr="0090562A">
        <w:rPr>
          <w:rtl/>
        </w:rPr>
        <w:t xml:space="preserve">. </w:t>
      </w:r>
      <w:r w:rsidRPr="0090562A">
        <w:rPr>
          <w:rFonts w:hint="cs"/>
          <w:rtl/>
        </w:rPr>
        <w:t>כידוע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דור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שבן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דוד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בא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קטגוריא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בת</w:t>
      </w:r>
      <w:r w:rsidRPr="0090562A">
        <w:rPr>
          <w:rtl/>
        </w:rPr>
        <w:t>"</w:t>
      </w:r>
      <w:r w:rsidRPr="0090562A">
        <w:rPr>
          <w:rFonts w:hint="cs"/>
          <w:rtl/>
        </w:rPr>
        <w:t>ח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הכל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מלמדין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עליהן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חובה</w:t>
      </w:r>
      <w:r w:rsidRPr="0090562A">
        <w:rPr>
          <w:rtl/>
        </w:rPr>
        <w:t xml:space="preserve"> [</w:t>
      </w:r>
      <w:r w:rsidRPr="0090562A">
        <w:rPr>
          <w:rFonts w:hint="cs"/>
          <w:rtl/>
        </w:rPr>
        <w:t>רש</w:t>
      </w:r>
      <w:r w:rsidRPr="0090562A">
        <w:rPr>
          <w:rtl/>
        </w:rPr>
        <w:t>"</w:t>
      </w:r>
      <w:r w:rsidRPr="0090562A">
        <w:rPr>
          <w:rFonts w:hint="cs"/>
          <w:rtl/>
        </w:rPr>
        <w:t>י</w:t>
      </w:r>
      <w:r w:rsidRPr="0090562A">
        <w:rPr>
          <w:rtl/>
        </w:rPr>
        <w:t>] - -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פב</w:t>
      </w:r>
      <w:r w:rsidRPr="0090562A">
        <w:rPr>
          <w:rtl/>
        </w:rPr>
        <w:t>.</w:t>
      </w:r>
      <w:r>
        <w:rPr>
          <w:rFonts w:cs="FrankRuehl"/>
          <w:rtl/>
        </w:rPr>
        <w:t xml:space="preserve"> </w:t>
      </w:r>
      <w:r w:rsidRPr="0090562A">
        <w:rPr>
          <w:rtl/>
        </w:rPr>
        <w:t>*</w:t>
      </w:r>
      <w:r w:rsidRPr="0090562A">
        <w:rPr>
          <w:rFonts w:hint="cs"/>
          <w:rtl/>
        </w:rPr>
        <w:t>כאשר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נתבונן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במבט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חצוני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החיים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ע</w:t>
      </w:r>
      <w:r w:rsidRPr="0090562A">
        <w:rPr>
          <w:rtl/>
        </w:rPr>
        <w:t>"</w:t>
      </w:r>
      <w:r w:rsidRPr="0090562A">
        <w:rPr>
          <w:rFonts w:hint="cs"/>
          <w:rtl/>
        </w:rPr>
        <w:t>פ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התורה</w:t>
      </w:r>
      <w:r w:rsidRPr="0090562A">
        <w:rPr>
          <w:rtl/>
        </w:rPr>
        <w:t>,</w:t>
      </w:r>
      <w:r>
        <w:rPr>
          <w:rFonts w:cs="FrankRuehl"/>
          <w:rtl/>
        </w:rPr>
        <w:t xml:space="preserve"> </w:t>
      </w:r>
      <w:r w:rsidRPr="0090562A">
        <w:rPr>
          <w:rFonts w:hint="cs"/>
          <w:rtl/>
        </w:rPr>
        <w:t>מצינו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אמצעי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יקר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להרגל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מדות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הטובות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בכל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העם</w:t>
      </w:r>
      <w:r w:rsidRPr="0090562A">
        <w:rPr>
          <w:rtl/>
        </w:rPr>
        <w:t xml:space="preserve">, </w:t>
      </w:r>
      <w:r w:rsidRPr="0090562A">
        <w:rPr>
          <w:rFonts w:hint="cs"/>
          <w:rtl/>
        </w:rPr>
        <w:t>על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פי</w:t>
      </w:r>
      <w:r>
        <w:rPr>
          <w:rFonts w:cs="FrankRuehl"/>
          <w:rtl/>
        </w:rPr>
        <w:t xml:space="preserve"> </w:t>
      </w:r>
      <w:r w:rsidRPr="0090562A">
        <w:rPr>
          <w:rFonts w:ascii="Arial" w:hAnsi="Arial" w:cs="Arial" w:hint="cs"/>
          <w:rtl/>
        </w:rPr>
        <w:t>●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מתוך</w:t>
      </w:r>
      <w:r w:rsidRPr="0090562A">
        <w:rPr>
          <w:rtl/>
        </w:rPr>
        <w:t xml:space="preserve"> </w:t>
      </w:r>
      <w:r w:rsidRPr="0090562A">
        <w:rPr>
          <w:rFonts w:hint="cs"/>
          <w:rtl/>
        </w:rPr>
        <w:t>רשימה</w:t>
      </w:r>
      <w:r w:rsidRPr="0090562A">
        <w:rPr>
          <w:rtl/>
        </w:rPr>
        <w:t>.</w:t>
      </w:r>
      <w:r>
        <w:rPr>
          <w:rtl/>
        </w:rPr>
        <w:t xml:space="preserve">  </w:t>
      </w:r>
    </w:p>
    <w:sectPr w:rsidR="00D51267" w:rsidRPr="0090562A" w:rsidSect="00C629EA">
      <w:type w:val="continuous"/>
      <w:pgSz w:w="8392" w:h="11907" w:code="11"/>
      <w:pgMar w:top="720" w:right="720" w:bottom="720" w:left="720" w:header="709" w:footer="709" w:gutter="0"/>
      <w:cols w:space="283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62A"/>
    <w:rsid w:val="00015160"/>
    <w:rsid w:val="000175EE"/>
    <w:rsid w:val="00022E0A"/>
    <w:rsid w:val="00034B39"/>
    <w:rsid w:val="00057D2B"/>
    <w:rsid w:val="000630CF"/>
    <w:rsid w:val="00065FA8"/>
    <w:rsid w:val="000756FC"/>
    <w:rsid w:val="000A3149"/>
    <w:rsid w:val="00127305"/>
    <w:rsid w:val="001416DD"/>
    <w:rsid w:val="001569A1"/>
    <w:rsid w:val="00165339"/>
    <w:rsid w:val="001A7F62"/>
    <w:rsid w:val="001D5B67"/>
    <w:rsid w:val="001E5466"/>
    <w:rsid w:val="00227D89"/>
    <w:rsid w:val="002A1D5E"/>
    <w:rsid w:val="002A5883"/>
    <w:rsid w:val="002C5FB6"/>
    <w:rsid w:val="002C7EC4"/>
    <w:rsid w:val="00322259"/>
    <w:rsid w:val="003374BC"/>
    <w:rsid w:val="00346BA0"/>
    <w:rsid w:val="003C079C"/>
    <w:rsid w:val="003C2A22"/>
    <w:rsid w:val="003D28FB"/>
    <w:rsid w:val="003D388C"/>
    <w:rsid w:val="003D7C2F"/>
    <w:rsid w:val="003F0C36"/>
    <w:rsid w:val="00412EF1"/>
    <w:rsid w:val="00433E34"/>
    <w:rsid w:val="00471A5A"/>
    <w:rsid w:val="004838FC"/>
    <w:rsid w:val="00496FDA"/>
    <w:rsid w:val="004B5071"/>
    <w:rsid w:val="004F5A2F"/>
    <w:rsid w:val="00557BA9"/>
    <w:rsid w:val="005D2023"/>
    <w:rsid w:val="00603FFF"/>
    <w:rsid w:val="00625F29"/>
    <w:rsid w:val="006416E9"/>
    <w:rsid w:val="00642980"/>
    <w:rsid w:val="00644E77"/>
    <w:rsid w:val="00656998"/>
    <w:rsid w:val="00674434"/>
    <w:rsid w:val="006772EE"/>
    <w:rsid w:val="00691D1C"/>
    <w:rsid w:val="006C0C4A"/>
    <w:rsid w:val="006E130B"/>
    <w:rsid w:val="0075348D"/>
    <w:rsid w:val="007651CA"/>
    <w:rsid w:val="00786BAF"/>
    <w:rsid w:val="007D2E6F"/>
    <w:rsid w:val="00800813"/>
    <w:rsid w:val="00820A33"/>
    <w:rsid w:val="00855B21"/>
    <w:rsid w:val="00860E06"/>
    <w:rsid w:val="008A3E9F"/>
    <w:rsid w:val="008A4328"/>
    <w:rsid w:val="008C7124"/>
    <w:rsid w:val="008D241D"/>
    <w:rsid w:val="008E06C2"/>
    <w:rsid w:val="00900BD6"/>
    <w:rsid w:val="00902A3B"/>
    <w:rsid w:val="0090562A"/>
    <w:rsid w:val="00926F75"/>
    <w:rsid w:val="009455B1"/>
    <w:rsid w:val="00945917"/>
    <w:rsid w:val="00955E83"/>
    <w:rsid w:val="009A4B29"/>
    <w:rsid w:val="009C6563"/>
    <w:rsid w:val="009C72E3"/>
    <w:rsid w:val="009D092D"/>
    <w:rsid w:val="009D6A89"/>
    <w:rsid w:val="009E4D9E"/>
    <w:rsid w:val="00A00CF0"/>
    <w:rsid w:val="00A33252"/>
    <w:rsid w:val="00A37450"/>
    <w:rsid w:val="00A45D47"/>
    <w:rsid w:val="00A52418"/>
    <w:rsid w:val="00A552C8"/>
    <w:rsid w:val="00A626D6"/>
    <w:rsid w:val="00A67C91"/>
    <w:rsid w:val="00A71AB1"/>
    <w:rsid w:val="00A73A79"/>
    <w:rsid w:val="00AE3453"/>
    <w:rsid w:val="00B00DFD"/>
    <w:rsid w:val="00B42302"/>
    <w:rsid w:val="00BB28F1"/>
    <w:rsid w:val="00BB6700"/>
    <w:rsid w:val="00BF4032"/>
    <w:rsid w:val="00C13959"/>
    <w:rsid w:val="00C21312"/>
    <w:rsid w:val="00C3133D"/>
    <w:rsid w:val="00C32EBF"/>
    <w:rsid w:val="00C40092"/>
    <w:rsid w:val="00C61B9D"/>
    <w:rsid w:val="00C629EA"/>
    <w:rsid w:val="00C66991"/>
    <w:rsid w:val="00C84124"/>
    <w:rsid w:val="00C91B7F"/>
    <w:rsid w:val="00C95D46"/>
    <w:rsid w:val="00CA5450"/>
    <w:rsid w:val="00CC1D5C"/>
    <w:rsid w:val="00CF3FAC"/>
    <w:rsid w:val="00CF6A36"/>
    <w:rsid w:val="00D20CF6"/>
    <w:rsid w:val="00D21516"/>
    <w:rsid w:val="00D21998"/>
    <w:rsid w:val="00D40612"/>
    <w:rsid w:val="00D51267"/>
    <w:rsid w:val="00D53283"/>
    <w:rsid w:val="00D624A3"/>
    <w:rsid w:val="00D75C1B"/>
    <w:rsid w:val="00DE1E18"/>
    <w:rsid w:val="00DE1ED6"/>
    <w:rsid w:val="00DE358E"/>
    <w:rsid w:val="00E15C1F"/>
    <w:rsid w:val="00E2253B"/>
    <w:rsid w:val="00E3449B"/>
    <w:rsid w:val="00E47EC2"/>
    <w:rsid w:val="00E756F0"/>
    <w:rsid w:val="00E80C87"/>
    <w:rsid w:val="00E97802"/>
    <w:rsid w:val="00EB4112"/>
    <w:rsid w:val="00F04974"/>
    <w:rsid w:val="00F16B45"/>
    <w:rsid w:val="00F22156"/>
    <w:rsid w:val="00F50C5D"/>
    <w:rsid w:val="00F66CFB"/>
    <w:rsid w:val="00F85570"/>
    <w:rsid w:val="00FA7911"/>
    <w:rsid w:val="00FC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2D42FA"/>
  <w15:chartTrackingRefBased/>
  <w15:docId w15:val="{FB25025F-E4A0-4E3C-A6B1-C066B7609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he-IL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38FC"/>
    <w:pPr>
      <w:bidi/>
    </w:pPr>
  </w:style>
  <w:style w:type="paragraph" w:styleId="1">
    <w:name w:val="heading 1"/>
    <w:basedOn w:val="a"/>
    <w:link w:val="10"/>
    <w:uiPriority w:val="9"/>
    <w:qFormat/>
    <w:rsid w:val="003F0C36"/>
    <w:pPr>
      <w:bidi w:val="0"/>
      <w:spacing w:before="100" w:beforeAutospacing="1" w:after="100" w:afterAutospacing="1" w:line="240" w:lineRule="auto"/>
      <w:outlineLvl w:val="0"/>
    </w:pPr>
    <w:rPr>
      <w:rFonts w:ascii="Times New Roman" w:eastAsiaTheme="minorEastAsia" w:hAnsi="Times New Roman" w:cs="Times New Roman"/>
      <w:b/>
      <w:bCs/>
      <w:kern w:val="36"/>
      <w:sz w:val="48"/>
      <w:szCs w:val="48"/>
      <w14:ligatures w14:val="none"/>
    </w:rPr>
  </w:style>
  <w:style w:type="paragraph" w:styleId="2">
    <w:name w:val="heading 2"/>
    <w:basedOn w:val="a"/>
    <w:link w:val="20"/>
    <w:uiPriority w:val="9"/>
    <w:qFormat/>
    <w:rsid w:val="003F0C36"/>
    <w:pPr>
      <w:bidi w:val="0"/>
      <w:spacing w:before="100" w:beforeAutospacing="1" w:after="100" w:afterAutospacing="1" w:line="240" w:lineRule="auto"/>
      <w:outlineLvl w:val="1"/>
    </w:pPr>
    <w:rPr>
      <w:rFonts w:ascii="Times New Roman" w:eastAsiaTheme="minorEastAsia" w:hAnsi="Times New Roman" w:cs="Times New Roman"/>
      <w:b/>
      <w:bCs/>
      <w:kern w:val="0"/>
      <w:sz w:val="36"/>
      <w:szCs w:val="36"/>
      <w14:ligatures w14:val="none"/>
    </w:rPr>
  </w:style>
  <w:style w:type="paragraph" w:styleId="3">
    <w:name w:val="heading 3"/>
    <w:basedOn w:val="a"/>
    <w:link w:val="30"/>
    <w:uiPriority w:val="9"/>
    <w:qFormat/>
    <w:rsid w:val="003F0C36"/>
    <w:pPr>
      <w:bidi w:val="0"/>
      <w:spacing w:before="100" w:beforeAutospacing="1" w:after="100" w:afterAutospacing="1" w:line="240" w:lineRule="auto"/>
      <w:outlineLvl w:val="2"/>
    </w:pPr>
    <w:rPr>
      <w:rFonts w:ascii="Times New Roman" w:eastAsiaTheme="minorEastAsia" w:hAnsi="Times New Roman" w:cs="Times New Roman"/>
      <w:b/>
      <w:bCs/>
      <w:kern w:val="0"/>
      <w:sz w:val="27"/>
      <w:szCs w:val="27"/>
      <w14:ligatures w14:val="none"/>
    </w:rPr>
  </w:style>
  <w:style w:type="paragraph" w:styleId="4">
    <w:name w:val="heading 4"/>
    <w:basedOn w:val="a"/>
    <w:link w:val="40"/>
    <w:uiPriority w:val="9"/>
    <w:qFormat/>
    <w:rsid w:val="003F0C36"/>
    <w:pPr>
      <w:bidi w:val="0"/>
      <w:spacing w:before="100" w:beforeAutospacing="1" w:after="100" w:afterAutospacing="1" w:line="240" w:lineRule="auto"/>
      <w:outlineLvl w:val="3"/>
    </w:pPr>
    <w:rPr>
      <w:rFonts w:ascii="Times New Roman" w:eastAsiaTheme="minorEastAsia" w:hAnsi="Times New Roman" w:cs="Times New Roman"/>
      <w:b/>
      <w:bCs/>
      <w:kern w:val="0"/>
      <w:sz w:val="24"/>
      <w:szCs w:val="24"/>
      <w14:ligatures w14:val="none"/>
    </w:rPr>
  </w:style>
  <w:style w:type="paragraph" w:styleId="5">
    <w:name w:val="heading 5"/>
    <w:basedOn w:val="a"/>
    <w:link w:val="50"/>
    <w:uiPriority w:val="9"/>
    <w:qFormat/>
    <w:rsid w:val="003F0C36"/>
    <w:pPr>
      <w:bidi w:val="0"/>
      <w:spacing w:before="100" w:beforeAutospacing="1" w:after="100" w:afterAutospacing="1" w:line="240" w:lineRule="auto"/>
      <w:outlineLvl w:val="4"/>
    </w:pPr>
    <w:rPr>
      <w:rFonts w:ascii="Times New Roman" w:eastAsiaTheme="minorEastAsia" w:hAnsi="Times New Roman" w:cs="Times New Roman"/>
      <w:b/>
      <w:bCs/>
      <w:kern w:val="0"/>
      <w:sz w:val="20"/>
      <w:szCs w:val="20"/>
      <w14:ligatures w14:val="none"/>
    </w:rPr>
  </w:style>
  <w:style w:type="paragraph" w:styleId="6">
    <w:name w:val="heading 6"/>
    <w:basedOn w:val="a"/>
    <w:link w:val="60"/>
    <w:uiPriority w:val="9"/>
    <w:qFormat/>
    <w:rsid w:val="003F0C36"/>
    <w:pPr>
      <w:bidi w:val="0"/>
      <w:spacing w:before="100" w:beforeAutospacing="1" w:after="100" w:afterAutospacing="1" w:line="240" w:lineRule="auto"/>
      <w:outlineLvl w:val="5"/>
    </w:pPr>
    <w:rPr>
      <w:rFonts w:ascii="Times New Roman" w:eastAsiaTheme="minorEastAsia" w:hAnsi="Times New Roman" w:cs="Times New Roman"/>
      <w:b/>
      <w:bCs/>
      <w:kern w:val="0"/>
      <w:sz w:val="15"/>
      <w:szCs w:val="15"/>
      <w14:ligatures w14:val="non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056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056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056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unhideWhenUsed/>
    <w:rsid w:val="00D51267"/>
    <w:rPr>
      <w:color w:val="0563C1" w:themeColor="hyperlink"/>
      <w:u w:val="single"/>
    </w:rPr>
  </w:style>
  <w:style w:type="character" w:styleId="a3">
    <w:name w:val="Unresolved Mention"/>
    <w:basedOn w:val="a0"/>
    <w:uiPriority w:val="99"/>
    <w:semiHidden/>
    <w:unhideWhenUsed/>
    <w:rsid w:val="00D51267"/>
    <w:rPr>
      <w:color w:val="605E5C"/>
      <w:shd w:val="clear" w:color="auto" w:fill="E1DFDD"/>
    </w:rPr>
  </w:style>
  <w:style w:type="character" w:customStyle="1" w:styleId="10">
    <w:name w:val="כותרת 1 תו"/>
    <w:basedOn w:val="a0"/>
    <w:link w:val="1"/>
    <w:uiPriority w:val="9"/>
    <w:rsid w:val="003F0C36"/>
    <w:rPr>
      <w:rFonts w:ascii="Times New Roman" w:eastAsiaTheme="minorEastAsia" w:hAnsi="Times New Roman" w:cs="Times New Roman"/>
      <w:b/>
      <w:bCs/>
      <w:kern w:val="36"/>
      <w:sz w:val="48"/>
      <w:szCs w:val="48"/>
      <w14:ligatures w14:val="none"/>
    </w:rPr>
  </w:style>
  <w:style w:type="character" w:customStyle="1" w:styleId="20">
    <w:name w:val="כותרת 2 תו"/>
    <w:basedOn w:val="a0"/>
    <w:link w:val="2"/>
    <w:uiPriority w:val="9"/>
    <w:rsid w:val="003F0C36"/>
    <w:rPr>
      <w:rFonts w:ascii="Times New Roman" w:eastAsiaTheme="minorEastAsia" w:hAnsi="Times New Roman" w:cs="Times New Roman"/>
      <w:b/>
      <w:bCs/>
      <w:kern w:val="0"/>
      <w:sz w:val="36"/>
      <w:szCs w:val="36"/>
      <w14:ligatures w14:val="none"/>
    </w:rPr>
  </w:style>
  <w:style w:type="character" w:customStyle="1" w:styleId="30">
    <w:name w:val="כותרת 3 תו"/>
    <w:basedOn w:val="a0"/>
    <w:link w:val="3"/>
    <w:uiPriority w:val="9"/>
    <w:rsid w:val="003F0C36"/>
    <w:rPr>
      <w:rFonts w:ascii="Times New Roman" w:eastAsiaTheme="minorEastAsia" w:hAnsi="Times New Roman" w:cs="Times New Roman"/>
      <w:b/>
      <w:bCs/>
      <w:kern w:val="0"/>
      <w:sz w:val="27"/>
      <w:szCs w:val="27"/>
      <w14:ligatures w14:val="none"/>
    </w:rPr>
  </w:style>
  <w:style w:type="character" w:customStyle="1" w:styleId="40">
    <w:name w:val="כותרת 4 תו"/>
    <w:basedOn w:val="a0"/>
    <w:link w:val="4"/>
    <w:uiPriority w:val="9"/>
    <w:rsid w:val="003F0C36"/>
    <w:rPr>
      <w:rFonts w:ascii="Times New Roman" w:eastAsiaTheme="minorEastAsia" w:hAnsi="Times New Roman" w:cs="Times New Roman"/>
      <w:b/>
      <w:bCs/>
      <w:kern w:val="0"/>
      <w:sz w:val="24"/>
      <w:szCs w:val="24"/>
      <w14:ligatures w14:val="none"/>
    </w:rPr>
  </w:style>
  <w:style w:type="character" w:customStyle="1" w:styleId="50">
    <w:name w:val="כותרת 5 תו"/>
    <w:basedOn w:val="a0"/>
    <w:link w:val="5"/>
    <w:uiPriority w:val="9"/>
    <w:rsid w:val="003F0C36"/>
    <w:rPr>
      <w:rFonts w:ascii="Times New Roman" w:eastAsiaTheme="minorEastAsia" w:hAnsi="Times New Roman" w:cs="Times New Roman"/>
      <w:b/>
      <w:bCs/>
      <w:kern w:val="0"/>
      <w:sz w:val="20"/>
      <w:szCs w:val="20"/>
      <w14:ligatures w14:val="none"/>
    </w:rPr>
  </w:style>
  <w:style w:type="character" w:customStyle="1" w:styleId="60">
    <w:name w:val="כותרת 6 תו"/>
    <w:basedOn w:val="a0"/>
    <w:link w:val="6"/>
    <w:uiPriority w:val="9"/>
    <w:rsid w:val="003F0C36"/>
    <w:rPr>
      <w:rFonts w:ascii="Times New Roman" w:eastAsiaTheme="minorEastAsia" w:hAnsi="Times New Roman" w:cs="Times New Roman"/>
      <w:b/>
      <w:bCs/>
      <w:kern w:val="0"/>
      <w:sz w:val="15"/>
      <w:szCs w:val="15"/>
      <w14:ligatures w14:val="none"/>
    </w:rPr>
  </w:style>
  <w:style w:type="character" w:styleId="a4">
    <w:name w:val="Strong"/>
    <w:basedOn w:val="a0"/>
    <w:uiPriority w:val="22"/>
    <w:qFormat/>
    <w:rsid w:val="003F0C36"/>
    <w:rPr>
      <w:b/>
      <w:bCs/>
    </w:rPr>
  </w:style>
  <w:style w:type="character" w:styleId="a5">
    <w:name w:val="Emphasis"/>
    <w:basedOn w:val="a0"/>
    <w:uiPriority w:val="20"/>
    <w:qFormat/>
    <w:rsid w:val="003F0C36"/>
    <w:rPr>
      <w:i/>
      <w:iCs/>
    </w:rPr>
  </w:style>
  <w:style w:type="character" w:styleId="HTMLVariable">
    <w:name w:val="HTML Variable"/>
    <w:basedOn w:val="a0"/>
    <w:uiPriority w:val="99"/>
    <w:semiHidden/>
    <w:unhideWhenUsed/>
    <w:rsid w:val="003F0C36"/>
    <w:rPr>
      <w:i/>
      <w:iCs/>
    </w:rPr>
  </w:style>
  <w:style w:type="paragraph" w:styleId="HTML">
    <w:name w:val="HTML Address"/>
    <w:basedOn w:val="a"/>
    <w:link w:val="HTML0"/>
    <w:uiPriority w:val="99"/>
    <w:semiHidden/>
    <w:unhideWhenUsed/>
    <w:rsid w:val="003F0C36"/>
    <w:pPr>
      <w:bidi w:val="0"/>
      <w:spacing w:after="0" w:line="240" w:lineRule="auto"/>
    </w:pPr>
    <w:rPr>
      <w:rFonts w:ascii="Times New Roman" w:eastAsiaTheme="minorEastAsia" w:hAnsi="Times New Roman" w:cs="Times New Roman"/>
      <w:i/>
      <w:iCs/>
      <w:kern w:val="0"/>
      <w:sz w:val="24"/>
      <w:szCs w:val="24"/>
      <w14:ligatures w14:val="none"/>
    </w:rPr>
  </w:style>
  <w:style w:type="character" w:customStyle="1" w:styleId="HTML0">
    <w:name w:val="כתובת HTML תו"/>
    <w:basedOn w:val="a0"/>
    <w:link w:val="HTML"/>
    <w:uiPriority w:val="99"/>
    <w:semiHidden/>
    <w:rsid w:val="003F0C36"/>
    <w:rPr>
      <w:rFonts w:ascii="Times New Roman" w:eastAsiaTheme="minorEastAsia" w:hAnsi="Times New Roman" w:cs="Times New Roman"/>
      <w:i/>
      <w:iCs/>
      <w:kern w:val="0"/>
      <w:sz w:val="24"/>
      <w:szCs w:val="24"/>
      <w14:ligatures w14:val="none"/>
    </w:rPr>
  </w:style>
  <w:style w:type="character" w:styleId="HTML1">
    <w:name w:val="HTML Acronym"/>
    <w:basedOn w:val="a0"/>
    <w:uiPriority w:val="99"/>
    <w:semiHidden/>
    <w:unhideWhenUsed/>
    <w:rsid w:val="003F0C36"/>
  </w:style>
  <w:style w:type="paragraph" w:customStyle="1" w:styleId="msonormal0">
    <w:name w:val="msonormal"/>
    <w:basedOn w:val="a"/>
    <w:rsid w:val="008C7124"/>
    <w:pPr>
      <w:bidi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kern w:val="0"/>
      <w:sz w:val="24"/>
      <w:szCs w:val="24"/>
      <w14:ligatures w14:val="none"/>
    </w:rPr>
  </w:style>
  <w:style w:type="character" w:customStyle="1" w:styleId="mam-spi-pe">
    <w:name w:val="mam-spi-pe"/>
    <w:basedOn w:val="a0"/>
    <w:rsid w:val="008C7124"/>
  </w:style>
  <w:style w:type="character" w:customStyle="1" w:styleId="mam-spi-samekh">
    <w:name w:val="mam-spi-samekh"/>
    <w:basedOn w:val="a0"/>
    <w:rsid w:val="008C7124"/>
  </w:style>
  <w:style w:type="character" w:customStyle="1" w:styleId="mam-kq">
    <w:name w:val="mam-kq"/>
    <w:basedOn w:val="a0"/>
    <w:rsid w:val="008C7124"/>
  </w:style>
  <w:style w:type="character" w:customStyle="1" w:styleId="mam-kq-k">
    <w:name w:val="mam-kq-k"/>
    <w:basedOn w:val="a0"/>
    <w:rsid w:val="008C7124"/>
  </w:style>
  <w:style w:type="character" w:customStyle="1" w:styleId="mam-kq-q">
    <w:name w:val="mam-kq-q"/>
    <w:basedOn w:val="a0"/>
    <w:rsid w:val="008C7124"/>
  </w:style>
  <w:style w:type="character" w:customStyle="1" w:styleId="mam-kq-trivial">
    <w:name w:val="mam-kq-trivial"/>
    <w:basedOn w:val="a0"/>
    <w:rsid w:val="008C7124"/>
  </w:style>
  <w:style w:type="character" w:customStyle="1" w:styleId="70">
    <w:name w:val="כותרת 7 תו"/>
    <w:basedOn w:val="a0"/>
    <w:link w:val="7"/>
    <w:uiPriority w:val="9"/>
    <w:semiHidden/>
    <w:rsid w:val="0090562A"/>
    <w:rPr>
      <w:rFonts w:eastAsiaTheme="majorEastAsia" w:cstheme="majorBidi"/>
      <w:color w:val="595959" w:themeColor="text1" w:themeTint="A6"/>
    </w:rPr>
  </w:style>
  <w:style w:type="character" w:customStyle="1" w:styleId="80">
    <w:name w:val="כותרת 8 תו"/>
    <w:basedOn w:val="a0"/>
    <w:link w:val="8"/>
    <w:uiPriority w:val="9"/>
    <w:semiHidden/>
    <w:rsid w:val="0090562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כותרת 9 תו"/>
    <w:basedOn w:val="a0"/>
    <w:link w:val="9"/>
    <w:uiPriority w:val="9"/>
    <w:semiHidden/>
    <w:rsid w:val="0090562A"/>
    <w:rPr>
      <w:rFonts w:eastAsiaTheme="majorEastAsia" w:cstheme="majorBidi"/>
      <w:color w:val="272727" w:themeColor="text1" w:themeTint="D8"/>
    </w:rPr>
  </w:style>
  <w:style w:type="paragraph" w:customStyle="1" w:styleId="11">
    <w:name w:val="סגנון1"/>
    <w:basedOn w:val="a"/>
    <w:qFormat/>
    <w:rsid w:val="0090562A"/>
    <w:pPr>
      <w:spacing w:line="320" w:lineRule="exact"/>
      <w:jc w:val="both"/>
    </w:pPr>
    <w:rPr>
      <w:rFonts w:ascii="FrankRuehl" w:hAnsi="FrankRuehl" w:cs="FrankRuehl"/>
      <w:sz w:val="26"/>
      <w:szCs w:val="26"/>
    </w:rPr>
  </w:style>
  <w:style w:type="paragraph" w:styleId="a6">
    <w:name w:val="Title"/>
    <w:basedOn w:val="a"/>
    <w:next w:val="a"/>
    <w:link w:val="a7"/>
    <w:uiPriority w:val="10"/>
    <w:qFormat/>
    <w:rsid w:val="009056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כותרת טקסט תו"/>
    <w:basedOn w:val="a0"/>
    <w:link w:val="a6"/>
    <w:uiPriority w:val="10"/>
    <w:rsid w:val="009056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8">
    <w:name w:val="Subtitle"/>
    <w:basedOn w:val="a"/>
    <w:next w:val="a"/>
    <w:link w:val="a9"/>
    <w:uiPriority w:val="11"/>
    <w:qFormat/>
    <w:rsid w:val="009056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9">
    <w:name w:val="כותרת משנה תו"/>
    <w:basedOn w:val="a0"/>
    <w:link w:val="a8"/>
    <w:uiPriority w:val="11"/>
    <w:rsid w:val="009056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a">
    <w:name w:val="Quote"/>
    <w:basedOn w:val="a"/>
    <w:next w:val="a"/>
    <w:link w:val="ab"/>
    <w:uiPriority w:val="29"/>
    <w:qFormat/>
    <w:rsid w:val="009056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b">
    <w:name w:val="ציטוט תו"/>
    <w:basedOn w:val="a0"/>
    <w:link w:val="aa"/>
    <w:uiPriority w:val="29"/>
    <w:rsid w:val="0090562A"/>
    <w:rPr>
      <w:i/>
      <w:iCs/>
      <w:color w:val="404040" w:themeColor="text1" w:themeTint="BF"/>
    </w:rPr>
  </w:style>
  <w:style w:type="paragraph" w:styleId="ac">
    <w:name w:val="List Paragraph"/>
    <w:basedOn w:val="a"/>
    <w:uiPriority w:val="34"/>
    <w:qFormat/>
    <w:rsid w:val="0090562A"/>
    <w:pPr>
      <w:ind w:left="720"/>
      <w:contextualSpacing/>
    </w:pPr>
  </w:style>
  <w:style w:type="character" w:styleId="ad">
    <w:name w:val="Intense Emphasis"/>
    <w:basedOn w:val="a0"/>
    <w:uiPriority w:val="21"/>
    <w:qFormat/>
    <w:rsid w:val="0090562A"/>
    <w:rPr>
      <w:i/>
      <w:iCs/>
      <w:color w:val="2F5496" w:themeColor="accent1" w:themeShade="BF"/>
    </w:rPr>
  </w:style>
  <w:style w:type="paragraph" w:styleId="ae">
    <w:name w:val="Intense Quote"/>
    <w:basedOn w:val="a"/>
    <w:next w:val="a"/>
    <w:link w:val="af"/>
    <w:uiPriority w:val="30"/>
    <w:qFormat/>
    <w:rsid w:val="0090562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f">
    <w:name w:val="ציטוט חזק תו"/>
    <w:basedOn w:val="a0"/>
    <w:link w:val="ae"/>
    <w:uiPriority w:val="30"/>
    <w:rsid w:val="0090562A"/>
    <w:rPr>
      <w:i/>
      <w:iCs/>
      <w:color w:val="2F5496" w:themeColor="accent1" w:themeShade="BF"/>
    </w:rPr>
  </w:style>
  <w:style w:type="character" w:styleId="af0">
    <w:name w:val="Intense Reference"/>
    <w:basedOn w:val="a0"/>
    <w:uiPriority w:val="32"/>
    <w:qFormat/>
    <w:rsid w:val="0090562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94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21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87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635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8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4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8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77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79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7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47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04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47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2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66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24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35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375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548433917\Downloads\&#1500;&#1488;&#1493;&#1510;&#1512;&#1497;&#1488;\&#1514;&#1493;&#1499;&#1504;&#1493;&#1514;%20&#1500;&#1488;&#1493;&#1510;&#1512;&#1497;&#1488;\&#1506;&#1493;&#1512;&#1498;-&#1502;&#1504;&#1495;&#1501;-12.dotm" TargetMode="Externa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עורך-מנחם-12.dotm</Template>
  <TotalTime>23</TotalTime>
  <Pages>57</Pages>
  <Words>22427</Words>
  <Characters>112139</Characters>
  <Application>Microsoft Office Word</Application>
  <DocSecurity>0</DocSecurity>
  <Lines>934</Lines>
  <Paragraphs>268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0548433917</dc:creator>
  <cp:keywords/>
  <dc:description/>
  <cp:lastModifiedBy>אמ שקט</cp:lastModifiedBy>
  <cp:revision>3</cp:revision>
  <dcterms:created xsi:type="dcterms:W3CDTF">2026-03-10T15:39:00Z</dcterms:created>
  <dcterms:modified xsi:type="dcterms:W3CDTF">2026-03-10T16:06:00Z</dcterms:modified>
</cp:coreProperties>
</file>